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68"/>
        <w:gridCol w:w="619"/>
        <w:gridCol w:w="609"/>
        <w:gridCol w:w="569"/>
        <w:gridCol w:w="1563"/>
        <w:gridCol w:w="809"/>
        <w:gridCol w:w="1044"/>
        <w:gridCol w:w="605"/>
        <w:gridCol w:w="1650"/>
        <w:gridCol w:w="1045"/>
        <w:gridCol w:w="605"/>
      </w:tblGrid>
      <w:tr w:rsidR="00232A3B" w:rsidTr="00384F7D">
        <w:trPr>
          <w:gridAfter w:val="1"/>
          <w:wAfter w:w="605" w:type="dxa"/>
          <w:cantSplit/>
        </w:trPr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right"/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3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A3B" w:rsidRDefault="00232A3B" w:rsidP="00384F7D">
            <w:pPr>
              <w:ind w:left="-108"/>
            </w:pPr>
            <w:r>
              <w:t>Приложение 4</w:t>
            </w:r>
          </w:p>
        </w:tc>
      </w:tr>
      <w:tr w:rsidR="00232A3B" w:rsidTr="00384F7D">
        <w:trPr>
          <w:gridAfter w:val="1"/>
          <w:wAfter w:w="605" w:type="dxa"/>
          <w:cantSplit/>
        </w:trPr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right"/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3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A3B" w:rsidRDefault="00232A3B" w:rsidP="00384F7D">
            <w:pPr>
              <w:ind w:left="-108"/>
            </w:pPr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232A3B" w:rsidTr="00384F7D">
        <w:trPr>
          <w:gridAfter w:val="1"/>
          <w:wAfter w:w="605" w:type="dxa"/>
          <w:cantSplit/>
        </w:trPr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right"/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3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A3B" w:rsidRDefault="00232A3B" w:rsidP="00384F7D">
            <w:pPr>
              <w:ind w:left="-108" w:right="-636"/>
            </w:pPr>
            <w:r>
              <w:t xml:space="preserve">от </w:t>
            </w:r>
            <w:r w:rsidR="00384F7D">
              <w:t xml:space="preserve">30 июня 2023 года </w:t>
            </w:r>
            <w:r>
              <w:t xml:space="preserve">№ </w:t>
            </w:r>
            <w:r w:rsidR="00384F7D">
              <w:t>36-378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>
            <w:r>
              <w:t xml:space="preserve">  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1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>
            <w:r>
              <w:t xml:space="preserve">  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</w:tr>
      <w:tr w:rsidR="00232A3B" w:rsidTr="00232A3B">
        <w:trPr>
          <w:cantSplit/>
        </w:trPr>
        <w:tc>
          <w:tcPr>
            <w:tcW w:w="1478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4F7D" w:rsidRDefault="00232A3B" w:rsidP="00E20402">
            <w:pPr>
              <w:jc w:val="center"/>
            </w:pPr>
            <w:r>
              <w:t xml:space="preserve">Ведомственная структура расходов бюджета муниципального образования «Город Саратов» </w:t>
            </w:r>
          </w:p>
          <w:p w:rsidR="00232A3B" w:rsidRDefault="00232A3B" w:rsidP="00E20402">
            <w:pPr>
              <w:jc w:val="center"/>
            </w:pPr>
            <w:r>
              <w:t>на 2023 год и на плановый период 2024 и 2025 годов</w:t>
            </w:r>
          </w:p>
        </w:tc>
      </w:tr>
      <w:tr w:rsidR="00232A3B" w:rsidTr="00232A3B">
        <w:trPr>
          <w:cantSplit/>
        </w:trPr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</w:p>
        </w:tc>
        <w:tc>
          <w:tcPr>
            <w:tcW w:w="1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</w:p>
        </w:tc>
      </w:tr>
      <w:tr w:rsidR="00232A3B" w:rsidTr="00232A3B">
        <w:trPr>
          <w:cantSplit/>
        </w:trPr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>
            <w:r>
              <w:t xml:space="preserve"> 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1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тыс. руб.</w:t>
            </w:r>
          </w:p>
        </w:tc>
      </w:tr>
      <w:tr w:rsidR="00232A3B" w:rsidTr="00232A3B">
        <w:trPr>
          <w:cantSplit/>
          <w:trHeight w:val="276"/>
        </w:trPr>
        <w:tc>
          <w:tcPr>
            <w:tcW w:w="5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2A3B" w:rsidRDefault="00232A3B" w:rsidP="00E20402">
            <w:pPr>
              <w:jc w:val="center"/>
            </w:pPr>
            <w:r>
              <w:t>Наименование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2A3B" w:rsidRDefault="00232A3B" w:rsidP="00E20402">
            <w:pPr>
              <w:jc w:val="center"/>
            </w:pPr>
            <w:r>
              <w:t>Код</w:t>
            </w:r>
          </w:p>
        </w:tc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A3B" w:rsidRDefault="00232A3B" w:rsidP="00E20402">
            <w:pPr>
              <w:jc w:val="center"/>
            </w:pPr>
            <w:r>
              <w:t>Рз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A3B" w:rsidRDefault="00232A3B" w:rsidP="00E20402">
            <w:pPr>
              <w:jc w:val="center"/>
            </w:pPr>
            <w:r>
              <w:t>ПР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A3B" w:rsidRDefault="00232A3B" w:rsidP="00E20402">
            <w:pPr>
              <w:jc w:val="center"/>
            </w:pPr>
            <w:r>
              <w:t>ЦСР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2A3B" w:rsidRDefault="00232A3B" w:rsidP="00E20402">
            <w:pPr>
              <w:jc w:val="center"/>
            </w:pPr>
            <w:r>
              <w:t>ВР</w:t>
            </w:r>
          </w:p>
        </w:tc>
        <w:tc>
          <w:tcPr>
            <w:tcW w:w="16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2A3B" w:rsidRDefault="00232A3B" w:rsidP="00E20402">
            <w:pPr>
              <w:jc w:val="center"/>
            </w:pPr>
            <w:r>
              <w:t>2023 год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2A3B" w:rsidRDefault="00232A3B" w:rsidP="00E20402">
            <w:pPr>
              <w:jc w:val="center"/>
            </w:pPr>
            <w:r>
              <w:t>2024 год</w:t>
            </w:r>
          </w:p>
        </w:tc>
        <w:tc>
          <w:tcPr>
            <w:tcW w:w="16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3B" w:rsidRDefault="00232A3B" w:rsidP="00E20402">
            <w:pPr>
              <w:jc w:val="center"/>
            </w:pPr>
            <w:r>
              <w:t>2025 год</w:t>
            </w:r>
          </w:p>
        </w:tc>
      </w:tr>
      <w:tr w:rsidR="00232A3B" w:rsidTr="00931B0D">
        <w:trPr>
          <w:cantSplit/>
          <w:trHeight w:val="276"/>
        </w:trPr>
        <w:tc>
          <w:tcPr>
            <w:tcW w:w="566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2A3B" w:rsidRDefault="00232A3B" w:rsidP="00E20402"/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2A3B" w:rsidRDefault="00232A3B" w:rsidP="00E20402"/>
        </w:tc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2A3B" w:rsidRDefault="00232A3B" w:rsidP="00E20402"/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2A3B" w:rsidRDefault="00232A3B" w:rsidP="00E20402"/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2A3B" w:rsidRDefault="00232A3B" w:rsidP="00E20402"/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2A3B" w:rsidRDefault="00232A3B" w:rsidP="00E20402"/>
        </w:tc>
        <w:tc>
          <w:tcPr>
            <w:tcW w:w="164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2A3B" w:rsidRDefault="00232A3B" w:rsidP="00E20402"/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2A3B" w:rsidRDefault="00232A3B" w:rsidP="00E20402"/>
        </w:tc>
        <w:tc>
          <w:tcPr>
            <w:tcW w:w="165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3B" w:rsidRDefault="00232A3B" w:rsidP="00E20402"/>
        </w:tc>
      </w:tr>
    </w:tbl>
    <w:p w:rsidR="00232A3B" w:rsidRPr="00232A3B" w:rsidRDefault="00232A3B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8"/>
        <w:gridCol w:w="619"/>
        <w:gridCol w:w="609"/>
        <w:gridCol w:w="569"/>
        <w:gridCol w:w="1563"/>
        <w:gridCol w:w="809"/>
        <w:gridCol w:w="1649"/>
        <w:gridCol w:w="1650"/>
        <w:gridCol w:w="1650"/>
      </w:tblGrid>
      <w:tr w:rsidR="00232A3B" w:rsidTr="00232A3B">
        <w:trPr>
          <w:cantSplit/>
          <w:tblHeader/>
        </w:trPr>
        <w:tc>
          <w:tcPr>
            <w:tcW w:w="5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32A3B" w:rsidRDefault="00232A3B" w:rsidP="00E20402">
            <w:pPr>
              <w:jc w:val="center"/>
            </w:pPr>
            <w:r>
              <w:t>1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32A3B" w:rsidRDefault="00232A3B" w:rsidP="00E20402">
            <w:pPr>
              <w:jc w:val="center"/>
            </w:pPr>
            <w:r>
              <w:t>2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3B" w:rsidRDefault="00232A3B" w:rsidP="00E20402">
            <w:pPr>
              <w:jc w:val="center"/>
            </w:pPr>
            <w:r>
              <w:t>3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3B" w:rsidRDefault="00232A3B" w:rsidP="00E20402">
            <w:pPr>
              <w:jc w:val="center"/>
            </w:pPr>
            <w:r>
              <w:t>4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3B" w:rsidRDefault="00232A3B" w:rsidP="00E20402">
            <w:pPr>
              <w:jc w:val="center"/>
            </w:pPr>
            <w:r>
              <w:t>5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32A3B" w:rsidRDefault="00232A3B" w:rsidP="00E20402">
            <w:pPr>
              <w:jc w:val="center"/>
            </w:pPr>
            <w:r>
              <w:t>6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32A3B" w:rsidRDefault="00232A3B" w:rsidP="00E20402">
            <w:pPr>
              <w:jc w:val="center"/>
            </w:pPr>
            <w:r>
              <w:t>7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32A3B" w:rsidRDefault="00232A3B" w:rsidP="00E20402">
            <w:pPr>
              <w:jc w:val="center"/>
            </w:pPr>
            <w:r>
              <w:t>8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32A3B" w:rsidRDefault="00232A3B" w:rsidP="00E20402">
            <w:pPr>
              <w:jc w:val="center"/>
            </w:pPr>
            <w:r>
              <w:t>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32A3B" w:rsidRDefault="00232A3B" w:rsidP="00E20402">
            <w:r>
              <w:t>КОМИТЕТ ПО УПРАВЛЕНИЮ ИМУЩЕСТВОМ ГОРОДА САРАТОВА</w:t>
            </w:r>
          </w:p>
        </w:tc>
        <w:tc>
          <w:tcPr>
            <w:tcW w:w="61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2 540 083,5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3 726 062,3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3 537 711,5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504 146,6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205 001,8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205 577,2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504 146,6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205 001,8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205 577,2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101 609,7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20Ч0000000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101 609,7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20Ч0006000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7 162,2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20Ч0006000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7 162,2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20Ч000М000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14 447,5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20Ч000М000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14 447,5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20Ч0079350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20Ч0079350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169 825,3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170 534,6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170 534,6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169 825,3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170 534,6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170 534,6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169 825,3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170 534,6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170 534,6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158 852,4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159 789,2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159 789,2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10 695,4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10 695,4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10 695,4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232 711,6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34 467,2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35 042,6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232 711,6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34 467,2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35 042,6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24 471,1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25 307,8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26 333,2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24 471,1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25 307,8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26 333,2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14 840,0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4 940,0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4 490,0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14 840,0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4 940,0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4 490,0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3130008110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32 220,9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3130008110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3130008110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27 220,9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1 868,4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1 568,4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1 568,4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1 868,4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1 568,4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1 568,4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Выплаты при расторжении трудового договора в связи с ликвидацией избирательной комиссии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3130008410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3130008410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3130079130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150 151,0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3130079130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150 151,0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8 078,1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8 078,1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НАЦИОНАЛЬНАЯ ОБОРОНА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Мобилизационная подготовка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Мероприятия по обеспечению мобилизационной готовности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НАЦИОНАЛЬНАЯ ЭКОНОМИКА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1 994 506,4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3 456 538,7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3 267 672,5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Транспорт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1 971 981,5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3 453 538,7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3 164 777,0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1 971 981,5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3 453 538,7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3 164 777,0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«Транспортное обслуживание населения»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1 971 981,5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3 453 538,7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3 164 777,0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745 103,3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1 192 433,0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1 450 549,3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0420607210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65 640,0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0420607210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65 640,0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0420679340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679 463,3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1 120 433,0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1 378 549,3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0420679340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679 463,3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1 120 433,0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1 378 549,3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042R700000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1 226 878,2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2 261 105,7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1 714 227,7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(реализация инфраструктурных проектов, направленных на комплексное развитие городского наземного электрического транспорта)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042R754011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1 226 878,2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2 261 105,7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1 714 227,7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042R754011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1 226 878,2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2 261 105,7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1 714 227,7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вопросы в области национальной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22 524,9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102 895,5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22 524,9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102 895,5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20A0000000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22 524,9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102 895,5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20A000М000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5 700,0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20A000М000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5 700,0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комплексных кадастровых работ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20A00L5110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16 824,9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99 895,5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20A00L5110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16 824,9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99 895,5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ЖИЛИЩНО-КОММУНАЛЬНОЕ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41 270,5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64 371,8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64 371,8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Жилищное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22 487,7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47 500,0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18 930,8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16 412,9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202000М000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16 412,9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202000М000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16 412,9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20Г0000000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2 517,9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20ГF300000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2 517,9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20ГF367483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2 467,6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20ГF367483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2 467,6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20ГF367484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20ГF367484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3 556,9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3 556,9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3130008190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3130008190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1 056,9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1 056,9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вопросы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18 782,8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16 871,8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16 871,8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6 871,8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6 871,8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6 871,8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жилищного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6 871,8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6 871,8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6 871,8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6 871,8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6 871,8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6 871,8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1 871,8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1 871,8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1 871,8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1 871,8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1 871,8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1 871,8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2060000000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206000М000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206000М000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1 911,0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1 911,0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1 911,0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1 829,8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Мероприятия по обеспечению мобилизационной готовности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628 718,9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844 085,1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895 542,1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386 313,9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601 880,1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653 337,1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159 487,1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153 337,1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153 337,1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27 005,6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20 655,6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20 655,6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«Автоматизация систем управления бюджетным процессом»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27 005,6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20 655,6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20 655,6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347,1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347,1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347,1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«Сопровождение систем и техническая поддержка ПО»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0320200000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7 692,9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7 407,9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7 407,9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032020М000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7 692,9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7 407,9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7 407,9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032020М000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7 692,9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7 407,9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7 407,9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«Поддержание технической инфраструктуры»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0320300000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0320400000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17 364,2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11 365,0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11 365,0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032040М000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17 364,2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11 365,0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11 365,0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032040М000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17 364,2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11 365,0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11 365,0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0320500000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1 331,6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1 331,6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1 331,6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032050М000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1 331,6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1 331,6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1 331,6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032050М000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1 331,6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1 331,6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1 331,6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132 481,5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132 681,5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132 681,5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132 481,5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132 681,5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132 681,5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126 664,3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126 864,3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126 864,3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122 727,7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122 732,7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122 732,7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3 781,6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3 981,6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3 981,6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3040004030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179,0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3040004030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179,0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3040077150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5 638,2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5 638,2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5 638,2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3040077150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5 138,2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5 438,2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5 438,2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3040077150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226 826,8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448 543,0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226 826,8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448 543,0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226 826,8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448 543,0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Средства, зарезервированные на реализацию инициативных проектов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3130008390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3130008390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226 539,7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448 543,0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226 539,7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448 543,0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«Автоматизация систем управления бюджетным процессом»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0320400000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032040М000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032040М000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0320500000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032050М000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032050М000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ОБСЛУЖИВАНИЕ ГОСУДАРСТВЕННОГО ( МУНИЦИПАЛЬНОГО)  ДОЛГА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Обслуживание государственного (муниципального) внутреннего  долга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Подпрограмма «Управление муниципальным долгом»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644,4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657,6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Процентные платежи по муниципальному долгу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0310100070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644,4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657,6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Обслуживание государственного (муниципального) долга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0310100070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700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644,4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657,6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241 408,2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241 355,6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241 342,4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Процентные платежи по муниципальному долгу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0310200070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241 408,2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241 355,6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241 342,4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Обслуживание государственного (муниципального) долга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0310200070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700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241 408,2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241 355,6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241 342,4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САРАТОВСКАЯ ГОРОДСКАЯ ДУМА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154 988,8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154 988,8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154 988,8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154 796,4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154 988,8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154 988,8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154 796,4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154 988,8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154 988,8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154 796,4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154 988,8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154 988,8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деятельности представительного органа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154 796,4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154 988,8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154 988,8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депутатов Саратовской городской Думы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3010001020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18 857,0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18 857,0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18 857,0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3010001020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18 857,0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18 857,0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18 857,0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3010002020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135 939,4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136 131,8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136 131,8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3010002020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114 089,8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114 164,8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114 164,8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3010002020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21 704,6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21 897,0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21 897,0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3010002020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деятельности представительного органа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3010002020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3010002020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1 500 326,2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982 395,2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978 806,6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670 666,6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474 656,4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474 656,4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Дополнительное образование детей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670 592,2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474 656,4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474 656,4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670 592,2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474 656,4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474 656,4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«Система дополнительного образования в сфере культуры»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670 592,2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474 656,4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474 656,4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617 820,8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472 741,4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472 741,4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442 415,7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472 741,4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472 741,4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442 415,7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472 741,4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472 741,4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0110172500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154 117,9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0110172500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154 117,9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9 687,0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9 687,0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01101S2500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11 600,2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01101S2500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11 600,2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3 599,8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011020М000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3 399,8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011020М000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3 399,8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011027999У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011027999У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2 275,0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1 915,0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1 915,0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2 275,0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1 915,0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1 915,0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1 825,0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0110500000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011050М000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011050М000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011A100000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46 797,6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011A155195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37 300,0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011A155195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37 300,0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011A1П5195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9 497,6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011A1П5195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9 497,6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КУЛЬТУРА, КИНЕМАТОГРАФИЯ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829 659,6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507 738,8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504 150,2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Культура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767 518,4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446 046,5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442 457,8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765 879,7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444 360,5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440 771,8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«Система муниципальных учреждений культуры»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757 879,7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431 357,7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427 769,0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21 156,2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14 143,0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14 143,0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13 844,7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14 143,0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14 143,0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13 844,7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14 143,0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14 143,0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6 799,7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6 799,7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511,8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511,8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213 110,5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123 954,9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123 954,9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0120205010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134 585,6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123 954,9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123 954,9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0120205010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134 585,6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123 954,9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123 954,9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0120272500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73 028,1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0120272500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73 028,1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01202S2500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5 496,8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01202S2500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5 496,8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54 202,5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32 972,0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32 972,0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0120305010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32 210,8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32 972,0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32 972,0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0120305010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32 210,8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32 972,0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32 972,0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0120372500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20 452,3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0120372500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20 452,3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01203S2500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1 539,4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01203S2500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1 539,4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391 145,8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256 482,5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256 602,5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0120405010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268 086,6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256 482,5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256 602,5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0120405010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268 086,6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256 482,5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256 602,5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0120472500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114 445,1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0120472500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114 445,1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01204S2500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8 614,1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01204S2500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8 614,1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46 830,0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012050М000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37 300,0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012050М000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37 300,0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0120574020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0120574020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012057999У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012057999У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0120700000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3 708,7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3 708,7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01207L5191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3 708,7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3 708,7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01207L5191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3 708,7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3 708,7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0120800000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6 654,0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01208L5170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6 654,0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01208L5170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6 654,0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«Развитие инициативного бюджетирования»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0120900000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Реализация инициативных проектов за счет субсидий из областного бюджета («Ремонт кровли здания Дома культуры п. Вольновка»)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0120972102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0120972102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инициативных проектов за счет субсидий из областного бюджета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0120972103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0120972103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инициативных проектов за счет субсидий из областного бюджета («Ремонт внутренних помещений и оснащение зрительного зала Дома культуры д. Юрловка»)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0120972104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0120972104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инициативных проектов за счет средств местного бюджета, за исключением инициативных платежей («Ремонт кровли здания Дома культуры п. Вольновка»)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01209S2112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01209S2112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инициативных проектов за счет средств местного бюджета, за исключением инициативных платежей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01209S2113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01209S2113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инициативных проектов за счет средств местного бюджета, за исключением инициативных платежей («Ремонт внутренних помещений и оснащение зрительного зала Дома культуры д. Юрловка»)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01209S2114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01209S2114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инициативных проектов за счет средств местного бюджета в части инициативных платежей граждан («Ремонт кровли здания Дома культуры п. Вольновка»)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01209S2122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01209S2122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инициативных проектов за счет средств местного бюджета в части инициативных платежей граждан («Ремонт и оснащение нежилого помещения для организации досуговой деятельности в р.п. Красный Октябрь»)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01209S2123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01209S2123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инициативных проектов за счет средств местного бюджета в части инициативных платежей граждан («Ремонт внутренних помещений и оснащение зрительного зала Дома культуры д. Юрловка»)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01209S2124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01209S2124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012A100000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15 920,9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Создание модельных муниципальных библиотек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012A154540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012A154540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Техническое оснащение региональных и муниципальных музеев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012A155900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3 542,3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012A155900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3 542,3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Создание модельных муниципальных библиотек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012A1П4540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7 378,6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012A1П4540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7 378,6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012A200000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012A255194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012A255194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13 002,8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13 002,8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13 002,8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13 002,8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13 002,8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13 002,8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12 102,8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12 102,8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1 420,0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1 420,0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1 420,0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1 420,0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1 420,0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«Специальная оценка условий труда»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775,3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775,3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775,3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775,3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вопросы в области культуры, кинематографии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62 141,2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61 692,3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61 692,4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33 761,3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33 278,1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33 278,1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33 761,3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33 278,1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33 278,1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33 761,3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33 278,1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33 278,1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29 434,8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29 434,8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29 434,8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4 326,5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3 843,3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3 843,3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28 379,9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28 414,2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28 414,3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28 379,9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28 414,2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28 414,3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28 379,9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28 414,2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28 414,3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24 997,0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24 997,0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24 997,0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3 375,0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3 409,9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3 409,9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492 735,5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495 370,7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502 897,0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НАЦИОНАЛЬНАЯ ЭКОНОМИКА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Общеэкономические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0820300000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СОЦИАЛЬНАЯ ПОЛИТИКА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492 657,5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495 324,7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502 851,0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Пенсионное обеспечение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187 132,2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187 132,2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187 132,2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187 132,2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187 132,2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187 132,2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187 132,2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187 132,2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187 132,2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0240100000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69 032,9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69 032,9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69 032,9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69 032,9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69 032,9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69 032,9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1 020,2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1 020,2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1 020,2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68 012,7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68 012,7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68 012,7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0240200000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77 237,3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77 237,3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77 237,3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024020М000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77 237,3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77 237,3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77 237,3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024020М000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1 141,5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1 141,5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1 141,5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024020М000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76 095,8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76 095,8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76 095,8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0240300000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40 862,0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40 862,0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40 862,0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024030М000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40 862,0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40 862,0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40 862,0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024030М000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603,8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024030М000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40 258,2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40 258,2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40 258,2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населения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230 557,4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240 227,5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247 753,8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226 187,7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232 857,8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240 384,1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«Материальная поддержка отдельных категорий граждан»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17 316,5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17 316,5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17 316,5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17 316,5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17 316,5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17 316,5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17 316,5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17 316,5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17 316,5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17 030,5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17 030,5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17 030,5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11 947,0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11 947,0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11 947,0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11 947,0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11 947,0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11 947,0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11 947,0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11 947,0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11 947,0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2 251,0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2 251,0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2 251,0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9 696,0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9 696,0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9 696,0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«Реализация мероприятий социального характера»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12 253,6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12 253,6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12 253,6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12 253,6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12 253,6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12 253,6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12 253,6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12 253,6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12 253,6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12 253,6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12 253,6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12 253,6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12 695,7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12 142,8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12 142,8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0240400000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10 461,9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10 461,9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10 461,9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024040М000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10 461,9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10 461,9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10 461,9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024040М000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181,9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024040М000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10 280,0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10 280,0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10 280,0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0240500000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024050М000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024050М000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024050М000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0240600000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1 664,7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1 664,7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1 664,7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024060М000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1 664,7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1 664,7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1 664,7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024060М000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024060М000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0240800000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024080М000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024080М000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171 974,9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179 197,9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186 724,2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«Предоставление адресной финансовой помощи»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0250100000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171 974,9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179 197,9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186 724,2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0250177110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171 974,9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179 197,9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186 724,2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0250177110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2 579,6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2 688,0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2 800,8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0250177110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169 395,3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176 509,9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183 923,4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3 601,8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6 601,8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6 601,8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3 601,8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6 601,8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6 601,8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3 601,8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6 601,8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6 601,8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3 601,8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6 601,8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6 601,8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97,5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3 504,3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6 504,3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6 504,3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767,9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767,9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Договоры пожизненного содержания с иждивением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767,9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767,9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Охрана семьи и детства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7 034,9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7 034,9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0260000000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7 034,9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0260100000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7 034,9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по обеспечению жильем молодых семей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02601L4970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7 034,9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02601L4970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7 034,9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вопросы в области социальной политики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67 933,0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67 965,0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67 965,0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«Обеспечение выполнения требований охраны труда»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«Проведение семинаров»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1350100000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135010М000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135010М000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«Проведение смотров-конкурсов»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1350200000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135020М000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135020М000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67 767,6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67 799,6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67 799,6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67 767,6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67 799,6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67 799,6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36 757,7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36 789,7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36 789,7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35 014,7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35 014,7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35 014,7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1 728,6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1 760,6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1 760,6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3040077Б00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31 009,9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31 009,9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31 009,9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3040077Б00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22 837,7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22 837,7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22 837,7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3040077Б00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8 172,2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8 172,2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8 172,2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431 677,0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423 333,4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329 110,2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НАЦИОНАЛЬНАЯ ОБОРОНА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Мобилизационная подготовка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Мероприятия по обеспечению мобилизационной готовности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НАЦИОНАЛЬНАЯ ЭКОНОМИКА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30 184,8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127 509,6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127 509,6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Лесное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12 019,7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12 105,0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12 105,0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12 019,7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12 105,0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12 105,0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12 019,7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12 105,0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12 105,0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12 019,7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12 105,0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12 105,0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8 019,7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8 085,0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3 997,9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4 020,0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Дорожное хозяйство (дорожные фонды)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18 165,1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115 404,6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115 404,6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18 165,1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115 404,6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115 404,6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18 165,1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115 404,6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115 404,6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18 165,1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115 404,6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115 404,6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18 165,1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115 404,6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115 404,6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18 165,1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115 404,6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115 404,6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ЖИЛИЩНО-КОММУНАЛЬНОЕ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386 349,7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283 737,0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186 590,0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Жилищное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43 118,5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98 824,8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35 014,5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98 824,8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жилищного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35 014,5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98 824,8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35 014,5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98 824,8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35 014,5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98 824,8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35 014,5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98 824,8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8 104,0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Сохранение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8 104,0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«Проведение работ по сохранению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8 104,0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8 104,0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8 104,0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220 613,8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63 523,8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64 684,6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175 097,1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53 176,8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54 337,6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коммунального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109 200,0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53 176,8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54 337,6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 от многоквартирных домов»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0720206000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0720206000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0720700000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96 301,0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53 176,8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54 337,6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0720705010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37 874,3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33 924,8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35 085,6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0720705010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37 874,3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33 924,8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35 085,6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0720706000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23 101,2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0720706000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23 101,2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0720707030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3 914,4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4 016,8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4 016,8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0720707030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3 914,4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4 016,8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4 016,8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072070М000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31 411,1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15 235,2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15 235,2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072070М000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31 411,1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15 235,2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15 235,2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072F500000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12 679,0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072F552430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12 621,5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072F552430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12 621,5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Строительство и реконструкция (модернизация) объектов питьевого водоснабжения за счет средств бюджета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072F5П2430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072F5П2430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65 897,1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65 897,1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0730106000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4 972,8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0730106000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4 972,8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5 737,5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5 737,5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0730179410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27 593,4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0730179410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27 593,4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07301S9410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27 593,4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07301S9410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27 593,4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11 121,8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11 121,8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1140100000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11 121,8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1140106000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4 091,5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1140106000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4 091,5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7 030,3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7 030,3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«Специальная оценка условий труда»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«Организация прохождения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311,0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1340100000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311,0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311,0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311,0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34 047,9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34 047,9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22 428,0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22 428,0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11 619,9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11 619,9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Благоустройство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22 244,0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20 996,9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21 513,9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20 486,4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20 996,9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21 513,9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20 486,4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20 996,9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21 513,9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20 486,4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20 996,9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21 513,9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20 486,4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20 996,9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21 513,9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20 486,4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20 996,9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21 513,9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1 757,6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1 467,5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1 467,5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062F2П6000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062F2П6000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вопросы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100 373,4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100 391,5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100 391,5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100 373,4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100 391,5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100 391,5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100 373,4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100 391,5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100 391,5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91 551,1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91 569,2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91 569,2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87 739,2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87 740,2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87 740,2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3 718,6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3 818,6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3 818,6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3040004090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5 533,4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5 533,4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5 533,4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3040004090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5 533,4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5 533,4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5 533,4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3040076510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3 288,9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3 288,9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3 288,9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3040076510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2 824,8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2 824,8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2 824,8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3040076510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464,1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ОХРАНА ОКРУЖАЮЩЕЙ СРЕДЫ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14 933,2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12 066,8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14 940,6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вопросы в области охраны окружающей среды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14 933,2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12 066,8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14 940,6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14 933,2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12 066,8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14 940,6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14 933,2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12 066,8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14 940,6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14 933,2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12 066,8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14 940,6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природоохранных мероприятий за счет экологических платежей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051030Э000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14 933,2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12 066,8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14 940,6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051030Э000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14 933,2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12 066,8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14 940,6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484 945,4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411 270,0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411 270,0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25 521,0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19 570,8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19 570,8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вопросы в области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25 471,0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19 570,8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19 570,8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25 281,0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19 380,8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19 380,8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24 466,3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19 380,8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19 380,8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24 466,3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19 380,8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19 380,8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1210405010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24 466,3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19 380,8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19 380,8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1210405010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24 466,3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19 380,8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19 380,8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814,7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814,7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814,7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814,7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Подпрограмма «Обучение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«Организация прохождения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ФИЗИЧЕСКАЯ КУЛЬТУРА И СПОРТ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459 424,4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391 699,2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391 699,2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Физическая культура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340,3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340,3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340,3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340,3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340,3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340,3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Массовый спорт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218 894,2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107 018,5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107 018,5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218 648,2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106 772,5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106 772,5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111 273,7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104 001,9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104 001,9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«Организация и проведение физкультурных мероприятий»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4 390,0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4 390,0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1210205010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4 390,0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4 390,0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1210205010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4 390,0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4 390,0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1210305010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1210305010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97 492,2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97 155,4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97 155,4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1210405010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96 348,9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96 012,1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96 012,1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1210405010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96 348,9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96 012,1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96 012,1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121040501К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121040501К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943,3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943,3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943,3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943,3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943,3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943,3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1210500000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9 802,6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2 067,6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2 067,6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1210505010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9 802,6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2 067,6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2 067,6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1210505010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9 802,6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2 067,6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2 067,6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участия сборных команд муниципального образования в официальных физкультурных мероприятиях  различного уровня»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388,9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1210605010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164,4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1210605010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164,4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121060501К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224,5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121060501К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224,5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95 920,9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2 770,6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2 770,6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93 500,3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84 679,9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84 679,9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8 820,4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7 926,5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2 420,6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2 770,6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2 770,6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1220205010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2 420,6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2 770,6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2 770,6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1220205010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2 420,6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2 770,6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2 770,6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11 453,6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1 755,8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1 755,8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1 755,8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9 197,8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123050М000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4 597,8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123050М000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4 597,8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1230578970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1230578970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«Организация прохождения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Спорт высших достижений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214 642,4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258 742,9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258 742,9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186,2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186,2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186,2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186,2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186,2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213 804,2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257 904,7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257 904,7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169 313,0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257 904,7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257 904,7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169 313,0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257 904,7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257 904,7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1220605010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149 890,8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229 511,7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229 511,7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1220605010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149 890,8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229 511,7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229 511,7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122060501К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122060501К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1220605030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19 382,0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28 202,4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28 202,4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1220605030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18 125,5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26 052,0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26 052,0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1220605030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1 256,5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2 150,4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2 150,4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44 491,2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7 751,8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7 751,8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7 751,8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34 936,0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5 336,0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123020М000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5 336,0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12302L4260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12302L4260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1 803,4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1 353,4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1 353,4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1230479907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1230479907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Подпрограмма «Организация прохождения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628,0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628,0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88,0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88,0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вопросы в области физической культуры и спорта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25 547,5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25 597,5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25 597,5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1 903,4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1 903,4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1 903,4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1 903,4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1 903,4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1 903,4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663,4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663,4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663,4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663,4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663,4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663,4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«Именная выплата главы муниципального образования «Город Саратов» обучающимся муниципальных учреждений дополнительного образования (спортивных школ и спортивных школ олимпийского резерва), занявшим призовые места на официальных международных спортивных соревнованиях»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1220500000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122050М000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122050М000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23 644,1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23 694,1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23 694,1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23 644,1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23 694,1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23 694,1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23 644,1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23 694,1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23 694,1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22 683,7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22 683,7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22 683,7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119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1 010,4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1 010,4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АДМИНИСТРАЦИЯ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415 516,2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547 358,7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547 791,4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412 376,0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546 343,5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546 392,2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8 512,4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8 512,3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8 512,3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8 512,4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8 512,3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8 512,3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8 512,4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8 512,3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8 512,3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8 512,4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8 512,3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8 512,3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8 512,3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8 512,3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8 512,3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344 501,9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341 417,3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341 417,3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344 501,9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341 417,3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341 417,3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344 501,9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341 417,3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341 417,3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319 170,3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316 085,7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316 085,7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294 173,7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294 173,7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294 173,7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21 042,6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18 458,0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18 458,0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3 954,0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3 454,0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3 454,0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3040004010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7 417,9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7 417,9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7 417,9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3040004010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7 417,9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7 417,9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7 417,9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3040004020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2 878,6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2 878,6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2 878,6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3040004020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2 878,6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2 878,6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2 878,6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3040076500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2 819,1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2 819,1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2 819,1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3040076500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2 396,0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2 396,0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2 396,0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3040076500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423,1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3040076600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12 216,0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12 216,0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12 216,0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3040076600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10 463,6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10 463,6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10 463,6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3040076600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1 752,4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1 752,4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1 752,4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проведения выборов и референдумов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2 962,0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2 962,0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2 962,0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выборов и референдумов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3130003000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2 962,0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3130003000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2 962,0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Резервные фонды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6 773,4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6 773,4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6 773,4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6 773,4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6 773,4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49 626,3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46 413,9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46 462,6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18 957,3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18 957,3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18 957,3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14 957,3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14 957,3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14 957,3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203000М000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14 957,3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14 957,3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14 957,3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203000М000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14 957,3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14 957,3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14 957,3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204000М000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204000М000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20Д0000000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20Д000М000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20Д000М000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30 169,0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26 956,6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27 005,3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30 169,0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26 956,6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27 005,3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30 169,0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26 956,6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27 005,3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23 413,8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23 413,8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23 413,8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6 620,0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3 542,8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3 591,5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НАЦИОНАЛЬНАЯ ОБОРОНА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949,0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Мобилизационная подготовка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949,0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949,0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949,0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Мероприятия по обеспечению мобилизационной готовности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949,0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949,0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НАЦИОНАЛЬНАЯ ЭКОНОМИКА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вопросы в области национальной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1510100000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1510600000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151060М000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151060М000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20И0000000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20И000М000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20И000М000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5 260 534,4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1 266 433,3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143 626,6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84 753,0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84 986,5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84 986,5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84 753,0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84 986,5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84 986,5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«Специальная оценка условий труда»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«Организация прохождения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1340100000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1340105030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1340105030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32 948,1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32 853,2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32 853,2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32 948,1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32 853,2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32 853,2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32 948,1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32 853,2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32 853,2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27 843,0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27 843,0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27 843,0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4 984,6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5 009,7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5 009,7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0,5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51 731,7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52 106,1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52 123,7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51 731,7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52 106,1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52 123,7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51 731,7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52 106,1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52 123,7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36 879,7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37 470,4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37 470,4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12 324,8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13 629,2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13 647,2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1 936,5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1 006,1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НАЦИОНАЛЬНАЯ ЭКОНОМИКА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8 972,3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7 600,0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Водное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8 772,3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7 400,0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7 400,0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8 706,7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7 400,0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7 400,0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205000М000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205000М000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20Б0000000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2 206,7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20Б000М000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2 206,7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20Б000М000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2 206,7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вопросы в области национальной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20Б0000000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20Б000М000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20Б000М000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ЖИЛИЩНО-КОММУНАЛЬНОЕ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3 919 827,9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Жилищное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3 827 429,4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3 733 289,6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20Г0000000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471 839,5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20ГF300000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471 839,5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20ГF367483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462 053,1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20ГF367483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407 695,1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20ГF367483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54 358,1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20ГF367484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9 786,4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20ГF367484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8 337,1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20ГF367484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1 449,3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Ведомственная целевая программа «Переселение граждан из аварийного жилищного фонда в 2022-2026 годах»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20П0000000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3 261 450,1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20ПF300000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3 261 450,1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20ПF367483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2 361 975,3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20ПF367483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2 227 124,9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20ПF367483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134 850,4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20ПF367484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895 274,8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20ПF367484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762 761,9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20ПF367484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132 512,9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20ПF36748S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20ПF36748S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94 139,8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94 139,8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94 139,8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94 139,8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1 630,3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1 630,3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коммунального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1 630,3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0720700000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1 630,3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072070М000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1 630,3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072070М000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1 630,3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Благоустройство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90 768,2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24 123,5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24 123,5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24 056,4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24 056,4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24 056,4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66 037,3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20Л0000000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66 037,3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20Л0006000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12 337,3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20Л0006000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12 337,3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20Л0007060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53 700,0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20Л0007060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53 700,0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ОХРАНА ОКРУЖАЮЩЕЙ СРЕДЫ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Сбор, удаление отходов и очистка сточных вод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20Л0000000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20Л0006000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20Л0006000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1 094 016,6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1 122 700,1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Дошкольное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8 289,0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8 247,5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8 247,5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4 127,5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4 127,5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4 127,5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101P200000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4 120,0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101P2К6000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4 120,0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101P2К6000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4 120,0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Общее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1 085 646,1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1 122 700,1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1 085 646,1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1 122 700,1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6 977,2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6 977,2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6 977,2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6 977,2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1 078 668,9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1 122 700,1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104E100000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1 078 668,9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1 122 700,1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104E106000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1 978,6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104E106000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1 978,6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104E153050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440 905,3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544 060,2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104E153050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440 905,3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544 060,2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Создание новых мест в общеобразовательных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104E155200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355 618,1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556 404,8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104E155200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355 618,1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556 404,8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104E1U5200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22 328,7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104E1U5200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22 328,7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104E1М5200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180 659,0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104E1М5200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180 659,0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104E1П3050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75 588,1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22 235,1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104E1П3050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75 588,1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22 235,1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104E1П5200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1 591,1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104E1П5200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1 591,1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КУЛЬТУРА, КИНЕМАТОГРАФИЯ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10 540,2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6 146,7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6 040,1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Культура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10 540,2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6 146,7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6 040,1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4 500,1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«Сохранение культурно – исторического облика города»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4 500,1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0140100000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4 500,1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0140178221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4 500,1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0140178221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4 500,1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6 040,1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6 146,7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6 040,1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20В0000000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6 040,1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6 146,7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6 040,1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20В000М000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6 040,1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6 040,1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6 040,1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20В000М000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6 040,1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6 040,1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6 040,1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20В00L2990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20В00L2990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ФИЗИЧЕСКАЯ КУЛЬТУРА И СПОРТ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139 524,4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Массовый спорт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139 524,4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139 524,4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139 524,4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139 524,4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1230306000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139 524,4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1230306000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139 524,4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84 847,1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104 663,4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104 663,4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67 775,7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89 848,1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89 848,1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67 775,7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89 848,1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89 848,1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67 775,7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89 848,1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89 848,1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67 775,7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89 848,1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89 848,1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67 775,7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89 848,1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89 848,1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61 870,7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85 573,1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85 573,1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5 905,0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4 275,0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4 275,0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НАЦИОНАЛЬНАЯ ОБОРОНА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Мобилизационная подготовка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Мероприятия по обеспечению мобилизационной готовности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НАЦИОНАЛЬНАЯ ЭКОНОМИКА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5 184,0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вопросы в области национальной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5 184,0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5 184,0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5 184,0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Мероприятия в области строительства, архитектуры и градостроительства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5 184,0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5 184,0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КУЛЬТУРА, КИНЕМАТОГРАФИЯ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11 727,4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4 755,3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4 755,3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Культура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11 727,4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4 755,3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4 755,3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11 727,4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4 755,3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4 755,3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1 509,2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1 822,8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1 822,8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1 509,2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1 822,8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1 822,8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1 509,2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1 822,8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1 822,8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1 509,2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1 822,8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1 822,8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10 218,2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2 932,5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2 932,5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10 218,2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2 932,5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2 932,5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10 218,2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2 932,5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2 932,5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10 218,2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2 932,5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2 932,5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КОНТРОЛЬНО-СЧЕТНАЯ ПАЛАТА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58 854,2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58 554,2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58 554,2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58 794,2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58 554,2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58 554,2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58 794,2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58 554,2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58 554,2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58 794,2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58 554,2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58 554,2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58 794,2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58 554,2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58 554,2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3020001030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10 780,8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10 780,8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10 780,8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3020001030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10 780,8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10 780,8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10 780,8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3020002020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48 013,4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47 773,4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47 773,4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3020002020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45 665,2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45 665,2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45 665,2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3020002020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2 348,2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2 108,2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2 108,2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3020002020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3020002020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121 951,7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115 657,1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115 607,1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2070000000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2070008160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2070008160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2070008240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2070008240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НАЦИОНАЛЬНАЯ ОБОРОНА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Мобилизационная подготовка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Мероприятия по обеспечению мобилизационной готовности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НАЦИОНАЛЬНАЯ БЕЗОПАСНОСТЬ И ПРАВООХРАНИТЕЛЬНАЯ ДЕЯТЕЛЬНОСТЬ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114 952,9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109 486,6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109 486,6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Гражданская оборона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24 045,6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23 410,6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23 410,6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99,0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2070000000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99,0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207000М000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99,0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207000М000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99,0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23 261,6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23 311,6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23 311,6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23 261,6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23 311,6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23 311,6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23 261,6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23 311,6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23 311,6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20 672,1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20 672,1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20 672,1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2 589,5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2 639,5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2 639,5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90 907,3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86 076,0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86 076,0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«Специальная оценка условий труда»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«Организация прохождения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90 827,3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85 960,7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85 960,7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2070000000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90 827,3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85 960,7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85 960,7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2070005030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90 727,3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85 860,7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85 860,7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2070005030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71 211,4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74 246,5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74 246,5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2070005030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19 219,3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11 317,8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11 317,8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2070005030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296,4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207000М000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207000М000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3130008270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3130008270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4 873,8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4 080,5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4 080,5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4 873,8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4 080,5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4 080,5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«Организация прохождения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1340100000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1340105030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1340105030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4 598,2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4 055,5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4 055,5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2070000000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4 598,2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4 055,5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4 055,5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2070005030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4 598,2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4 055,5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4 055,5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2070005030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3 803,6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3 803,6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3 803,6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2070005030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198,9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2070005030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230 123,8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257 404,8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257 404,8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230 123,8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257 404,8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257 404,8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Общее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Дополнительное образование детей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100 612,9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174 232,9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174 232,9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99 888,9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173 908,9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173 908,9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99 888,9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173 908,9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173 908,9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99 888,9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73 908,9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73 908,9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63 614,0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61 151,4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61 151,4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63 614,0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61 151,4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61 151,4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13 186,5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12 757,5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12 757,5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10 542,1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10 137,1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10 137,1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2 637,2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2 613,2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2 613,2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15 695,9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2 860,7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12 835,2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6 211,0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1 010,8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5 200,2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1 181,5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Ведомственная целевая программа «Развитие педагогического потенциала»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2080000000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208000М000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208000М000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1050200000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1050205030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1050205030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Молодежная политика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11 991,5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15 652,5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15 652,5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11 991,5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15 652,5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15 652,5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11 991,5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15 652,5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15 652,5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1050100000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10 991,5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14 652,5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14 652,5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1050105030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10 991,5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14 652,5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14 652,5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1050105030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9 691,5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10 287,4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10 287,4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1050105030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1 296,0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4 296,3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4 296,3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1050105030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68,8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1050300000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105030М000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105030М000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105030М000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Другие вопросы в области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117 066,4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67 169,4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67 169,4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81 204,5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31 237,5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31 237,5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Укрепление и модернизация материально-технической базы организации отдыха детей, расположенных на территории муниципальных образований области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1020378890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1020378890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31 204,5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31 237,5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31 237,5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1050200000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31 204,5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31 237,5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31 237,5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1050205030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31 204,5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31 237,5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31 237,5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1050205030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26 505,9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26 723,2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26 723,2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1050205030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4 465,8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4 498,8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4 498,8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1050205030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1050205030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Ведомственные целевые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712,0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Ведомственная целевая программа «Развитие педагогического потенциала»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2080000000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712,0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208000М000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712,0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712,0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208000М000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208000М000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34 417,9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34 487,9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34 487,9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34 417,9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34 487,9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34 487,9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34 417,9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34 487,9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34 487,9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32 107,9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32 107,9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32 107,9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2 309,0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2 379,0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2 379,0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3 663 077,5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2 199 387,5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1 748 072,3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291 255,2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300 454,7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280 862,7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291 255,2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300 454,7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280 862,7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285 933,8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280 277,7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280 277,7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«Транспортное обслуживание населения»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285 933,8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280 277,7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280 277,7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285 933,8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280 277,7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280 277,7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285 589,1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280 277,7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280 277,7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184 432,7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184 432,7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184 432,7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98 346,9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93 035,5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93 035,5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2 809,5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2 809,5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2 809,5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04201И0000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04201И0000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19 592,0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19 592,0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19 592,0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19 592,0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19 592,0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1 032,8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«Организация прохождения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816,8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485,0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1340100000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816,8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485,0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1340105030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816,8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485,0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1340105030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816,8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485,0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4 212,9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4 212,9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4 212,9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1410105030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4 212,9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1410105030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4 212,9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31300Ш0000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31300Ш0000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НАЦИОНАЛЬНАЯ ЭКОНОМИКА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3 085 417,8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1 619 002,7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1 187 279,5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Транспорт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1 452 548,9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357 510,8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348 628,6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1 384 500,5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309 647,4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300 765,2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«Транспортное обслуживание населения»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1 384 500,5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309 647,4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300 765,2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1 641,1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841,1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1 641,1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841,1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1 641,1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841,1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16 360,0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Возмещение части затрат в связи с оказанием услуг по перевозке пассажиров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0420207050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16 360,0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0420207050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16 360,0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231 467,4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188 806,3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179 924,1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Финансовое обеспечение затрат на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0420407160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52 032,0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0420407160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52 032,0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Обновление наземного общественного пассажирского транспорта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0420478170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175 411,4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188 806,3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179 924,1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0420478170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175 411,4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188 806,3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179 924,1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04204К6000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04204К6000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93 032,0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0420507230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0420507230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0420578910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52 032,0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0420578910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52 032,0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042R700000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1 042 000,0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Государственная поддержка в целях обеспечения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источника(электробусов), и объектов зарядной инфраструктуры для них (закупка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042R754012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1 042 000,0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042R754012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1 042 000,0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48 048,4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47 863,4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47 863,4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48 048,4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47 863,4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47 863,4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48 048,4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47 863,4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47 863,4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45 721,4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45 721,4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45 721,4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2 327,0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2 142,0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2 142,0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Дорожное хозяйство (дорожные фонды)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1 632 868,9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1 261 491,9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838 650,9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1 597 612,9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1 224 401,9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800 184,5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1 597 612,9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1 224 401,9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800 184,5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198 964,6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6 199,0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5 699,0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198 964,6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6 199,0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5 699,0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198 964,6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6 199,0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5 699,0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47 685,5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47 685,5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48 185,5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0410307Д10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42 166,9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42 166,9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42 166,9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0410307Д10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42 166,9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42 166,9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42 166,9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5 518,6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5 518,6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6 018,6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5 518,6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5 518,6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6 018,6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«Строительство и реконструкция автомобильных дорог»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74 785,0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45 087,0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0410406Д00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74 785,0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45 087,0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0410406Д00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74 785,0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45 087,0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0410800000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04108D9910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84 630,0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04108D9910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84 630,0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04108S9910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6 370,0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04108S9910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6 370,0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041F100000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276 393,3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041F150210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276 393,3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041F150210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276 393,3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041R100000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908 784,5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1 125 430,4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746 300,0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041R153946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162 484,5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379 130,4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041R153946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162 484,5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379 130,4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муниципального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041R1S7190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041R1S7190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041R1U7190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746 000,0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746 000,0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746 000,0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041R1U7190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251 398,4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285 000,0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041R1U7190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494 601,6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461 000,0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1340100000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1340105Д30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1340105Д30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35 251,0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37 090,0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38 466,4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35 251,0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37 090,0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38 466,4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3130005Д30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35 171,0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37 090,0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38 466,4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3130005Д30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31 955,5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32 220,5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32 220,5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3130005Д30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2 947,6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4 866,6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6 243,0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3130005Д30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3130005Д30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ЖИЛИЩНО-КОММУНАЛЬНОЕ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285 801,8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279 477,3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279 477,3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Благоустройство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229 500,5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225 000,0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119 500,5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«Содержание, ремонт и развитие инженерных сетей»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119 500,5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«Наружное освещение улиц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119 500,5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0520106000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2 200,5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0520106000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2 200,5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0520107150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117 300,0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0520107150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117 300,0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1130107150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1130107150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вопросы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56 301,3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54 477,3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54 477,3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54 190,9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54 370,8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54 370,8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54 190,9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54 370,8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54 370,8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 xml:space="preserve">Основное мероприятие «Содержание муниципальных кладбищ»  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54 190,9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54 370,8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54 370,8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0510205030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51 090,2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51 270,8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51 270,8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0510205030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42 203,0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42 203,0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42 203,0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0510205030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8 801,4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8 982,0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8 982,0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0510205030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85,8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0510207010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0510207010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0510207020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0510207020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05102К5030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05102К5030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106,5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«Специальная оценка условий труда»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0,8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0,8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0,8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0,8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«Организация прохождения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1340100000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1340105030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1340105030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1 843,9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1 843,9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1 843,9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1 843,9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«Транспортное обслуживание населения»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 xml:space="preserve">Основное мероприятие «Содержание муниципальных кладбищ»  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0510205030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0510205030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63,8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63,8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63,8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63,8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63,8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деятельности органов исполнительной власти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3040002020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147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4 742 025,5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4 184 618,6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4 184 476,4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118 573,6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118 324,4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118 325,4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117 708,4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117 773,7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117 773,7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117 708,4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117 773,7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117 773,7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117 708,4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117 773,7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117 773,7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101 385,0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101 485,0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101 485,0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96 198,0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96 198,0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96 198,0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5 183,0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5 287,0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5 287,0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3050004050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603,6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3050004050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603,6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11 914,3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11 914,3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11 914,3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7 557,3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7 557,3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7 557,3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4 357,0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4 357,0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4 357,0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85,8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85,8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3 504,0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3 504,0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3 504,0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2 409,9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2 409,9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2 409,9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1 094,1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1 094,1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1 094,1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3050077И00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181,0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3050077И00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181,0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Судебная система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3050051200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3050051200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НАЦИОНАЛЬНАЯ ОБОРОНА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Мобилизационная подготовка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Мероприятия по обеспечению мобилизационной готовности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НАЦИОНАЛЬНАЯ ЭКОНОМИКА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346 210,8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332 553,9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332 553,9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Сельское хозяйство и рыболовство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7 618,8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5 752,5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5 752,5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7 618,8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5 752,5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5 752,5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7 618,8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5 752,5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5 752,5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7 618,8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5 752,5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5 752,5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05103040А0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1 866,3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05103040А0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516,3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05103040А0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5 752,5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5 752,5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5 752,5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5 752,5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5 752,5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5 752,5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Дорожное хозяйство (дорожные фонды)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338 592,0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326 801,4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326 801,4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322 765,5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326 801,4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326 801,4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322 765,5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326 801,4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326 801,4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297 775,6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323 208,7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323 208,7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290 690,3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319 135,8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319 135,8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290 690,3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319 135,8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319 135,8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7 085,3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4 072,9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4 072,9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7 085,3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4 072,9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4 072,9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10 850,3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2 862,7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2 862,7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1 718,6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1 718,6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9 131,7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2 862,7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2 862,7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9 131,7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2 862,7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2 862,7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«Ремонт тротуаров»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13 409,6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041050Д000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13 409,6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041050Д000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13 409,6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транспортной безопасности»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0411000000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041100Д000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041100Д000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15 626,4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15 626,4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15 626,4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15 376,4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15 376,4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ЖИЛИЩНО-КОММУНАЛЬНОЕ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146 902,8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78 294,7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80 778,3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Жилищное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29 509,2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28 400,0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27 800,0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28 407,0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28 400,0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27 800,0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жилищного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20 407,0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20 400,0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19 800,0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20 407,0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20 400,0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19 800,0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11 400,0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10 800,0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11 400,0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10 800,0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6 867,2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6 900,0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6 867,2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6 900,0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 «Снос аварийного жилищного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0740100000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1 102,2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Оформление бесхозяйных объектов коммунальной инфраструктуры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3130008370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3130008370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Благоустройство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116 593,6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49 894,7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52 978,3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48 641,9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47 394,7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50 478,3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48 641,9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47 394,7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50 478,3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39 998,6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41 594,7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41 594,7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23 731,4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22 731,4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22 731,4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23 731,4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22 731,4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22 731,4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16 267,2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18 863,3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18 863,3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13 247,1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15 583,0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15 583,0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3 020,1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3 280,3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3 280,3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4 800,0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4 800,0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4 800,0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Ликвидация несанкционированного складирования отходов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0510308140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0510308140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4 083,6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4 083,6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4 083,6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«Развитие инициативного бюджетирования»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0510800000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3 343,3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инициативного проекта за счет средств местного бюджета, за исключением инициативных платежей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05108Б0110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05108Б0110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инициативного проекта за счет средств местного бюджета в части инициативных платежей граждан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05108Б0120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05108Б0120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64 129,6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63 900,0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63 900,0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программ формирования современной городской среды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062F255550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062F255550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коммунального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1 090,1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Снос самовольных построек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вопросы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0750100000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075010М000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075010М000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4 022 278,2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3 549 399,6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3 546 852,8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Дошкольное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1 547 621,5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1 400 136,2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1 399 684,2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1 546 907,9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1 399 526,2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1 399 074,2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1 546 907,9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1 399 526,2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1 399 074,2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1 523 518,4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1 392 975,5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1 392 523,5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583 203,6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529 379,9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528 927,9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583 203,6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529 379,9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528 927,9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1010176700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931 759,3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863 595,6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863 595,6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1010176700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931 759,3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863 595,6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863 595,6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8 555,5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8 555,5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6 550,7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6 550,7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6 550,7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1010276900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6 550,7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6 550,7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6 550,7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1010276900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6 550,7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6 550,7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6 550,7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16 838,8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6 456,3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6 456,3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«Специальная оценка условий труда»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Общее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2 221 562,4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1 929 293,1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1 927 198,7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565,5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565,5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565,5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565,5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565,5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2 220 339,9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1 928 070,6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1 925 976,2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2 220 339,9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1 928 070,6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1 925 976,2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1 805 263,6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1 724 252,4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1 723 914,5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220 454,3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222 895,1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222 557,2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220 454,3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222 895,1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222 557,2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1 480 483,7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1 416 355,7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1 416 355,7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24 043,2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22 980,3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22 980,3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489,4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489,4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489,4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1 455 951,1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1 392 886,0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1 392 886,0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18 857,6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18 857,6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85 001,4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85 001,4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85 001,4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2 645,0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2 645,0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2 645,0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82 356,4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82 356,4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82 356,4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203 004,0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184 300,2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182 543,7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1 104,9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1 104,9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1030207080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1 810,3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10 311,4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10 311,4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1030207080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1 810,3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10 311,4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10 311,4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1030277200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35 317,3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35 317,3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35 317,3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1030277200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35 317,3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35 317,3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35 317,3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10302L3040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138 671,5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138 671,5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136 915,0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10302L3040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138 671,5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138 671,5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136 915,0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471,7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1030476900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471,7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1030476900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471,7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189 313,6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56 434,5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55 834,5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Устройство «спортивного ядра» на территории образовательного учреждения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1030678830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1030678830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1 608,0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1 608,0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10306L7500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100 313,7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10306L7500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86 266,3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10306L7500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14 047,4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790,4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790,4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10306S2Г05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10306S2Г05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10306W7500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3 215,4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10306W7500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3 215,4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«Развитие инициативного бюджетирования»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1031000000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2 108,7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инициативного проекта за счет средств местного бюджета, за исключением инициативных платежей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10310Б0210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1 478,5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10310Б0210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1 478,5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10310Б0220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10310Б0220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инициативного проекта за счет средств местного бюджета, за исключением инициативных платежей 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10310Б0310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10310Б0310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Реализация инициативного проекта за счет средств местного бюджета в части инициативных платежей граждан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10310Б0320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10310Б0320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826,9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826,9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103E4U1330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826,9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826,9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103E4U1330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826,9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826,9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103EВ00000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19 287,3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18 219,4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18 219,4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103EВ51790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19 287,3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18 219,4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18 219,4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103EВ51790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19 287,3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18 219,4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18 219,4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«Специальная оценка условий труда»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Дополнительное образование детей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119 045,6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96 517,6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96 517,6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119 045,6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96 517,6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96 517,6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118 944,4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96 517,6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96 517,6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118 944,4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96 517,6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96 517,6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95 877,3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96 517,6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96 517,6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95 877,3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96 517,6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96 517,6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16 547,6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16 547,6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5 274,0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5 274,0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1 245,5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1 245,5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103E251710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103E251710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вопросы в области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133 948,7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123 452,7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123 452,3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44 790,3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34 368,6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34 368,4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35 442,8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27 018,4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27 018,2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32 390,1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27 018,4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27 018,2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32 390,1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27 018,4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27 018,2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32 390,1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27 018,4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27 018,2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3 052,7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3 052,7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3 052,7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9 347,5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7 350,2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7 350,2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9 347,5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7 350,2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7 350,2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1030307090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9 347,5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7 350,2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7 350,2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1030307090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9 347,5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7 350,2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7 350,2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89 158,4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89 084,1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89 083,9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89 158,4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89 084,1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89 083,9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86 843,7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86 769,4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86 769,2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79 333,5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79 333,5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79 333,5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7 499,6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7 425,5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7 425,5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2 314,7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2 314,7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2 314,7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2 133,2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2 133,2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2 133,2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181,5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СОЦИАЛЬНАЯ ПОЛИТИКА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108 040,1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105 966,0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105 966,0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Охрана семьи и детства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108 040,1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105 966,0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105 966,0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108 040,1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105 966,0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105 966,0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105 352,6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105 352,6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105 352,6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105 352,6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105 352,6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105 352,6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1010377900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105 352,6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105 352,6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105 352,6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1010377900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105 352,6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105 352,6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105 352,6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2 687,5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613,4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613,4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613,4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613,4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613,4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1030877160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607,4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1030877160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607,4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1030900000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2 074,1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2 074,1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250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2 049,3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2 999 768,9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2 619 815,6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2 605 063,4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105 630,5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105 647,9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105 648,6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105 083,3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105 143,9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105 143,9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105 083,3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105 143,9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105 143,9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105 083,3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105 143,9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105 143,9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94 598,5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94 659,1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94 659,1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89 728,5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89 728,5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89 728,5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4 868,7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4 930,6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4 930,6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3050004050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161,1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3050004050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161,1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3050004070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193,3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3050004070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193,3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7 790,2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7 790,2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7 790,2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6 204,4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6 204,4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6 204,4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1 585,8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1 585,8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1 585,8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2 001,0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1 793,4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1 793,4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1 793,4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207,6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3050077И00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250,1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3050077И00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250,1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Судебная система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3050051200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3050051200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НАЦИОНАЛЬНАЯ ОБОРОНА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Мобилизационная подготовка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Мероприятия по обеспечению мобилизационной готовности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НАЦИОНАЛЬНАЯ ЭКОНОМИКА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351 133,6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370 457,1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361 332,1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Сельское хозяйство и рыболовство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6 573,8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5 973,8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5 973,8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6 573,8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5 973,8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5 973,8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6 573,8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5 973,8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5 973,8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6 573,8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5 973,8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5 973,8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05103040А0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05103040А0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5 973,8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5 973,8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5 973,8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5 973,8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5 973,8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5 973,8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Дорожное хозяйство (дорожные фонды)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344 559,8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364 483,3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355 358,3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333 369,8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364 483,3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355 358,3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333 369,8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364 483,3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355 358,3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315 221,1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363 096,1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353 971,1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287 553,5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342 634,2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342 634,2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287 553,5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342 634,2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342 634,2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27 201,9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20 461,9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11 336,9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5 001,9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4 861,9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4 861,9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22 200,0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6 475,0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04102ИД000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04102ИД000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1 144,2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1 144,2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1 144,2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1 144,2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1 144,2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1 144,2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«Ремонт тротуаров»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16 204,5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041050Д000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16 204,5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041050Д000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16 204,5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транспортной безопасности»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0411000000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243,0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041100Д000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243,0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041100Д000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243,0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0411700000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697,0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041170М000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697,0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041170М000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697,0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10 588,3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10 588,3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10 588,3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10 438,3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10 438,3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ЖИЛИЩНО-КОММУНАЛЬНОЕ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84 896,2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70 074,4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69 384,6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Жилищное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35 244,4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27 783,8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27 785,2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27 942,7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27 783,8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27 785,2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жилищного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19 942,7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19 783,8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19 785,2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19 942,7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19 783,8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19 785,2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11 718,5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11 694,2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11 718,5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11 694,2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6 743,6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7 465,3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7 491,0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6 743,6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7 465,3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7 491,0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1 299,1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1 299,1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 «Снос аварийного жилищного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0740100000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7 301,7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7 102,7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7 102,7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7 102,7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коммунального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0720700000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072070М000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072070М000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 xml:space="preserve">Выявление и оформление бесхозяйных объектов </w:t>
            </w:r>
            <w:r>
              <w:br/>
              <w:t xml:space="preserve">электро-, газо-, водоснабжения и водоотведения коммунальной </w:t>
            </w:r>
            <w:r>
              <w:br/>
              <w:t>(инженерной) инфраструктуры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0720800000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072080М000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072080М000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Благоустройство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48 651,8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42 290,6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41 599,4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40 955,7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39 790,6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39 099,4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40 955,7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39 790,6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39 099,4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35 213,9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34 049,9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34 049,9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15 041,4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12 602,6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12 602,6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15 041,4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12 602,6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12 602,6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14 896,7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21 447,3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21 447,3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8 076,6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18 167,0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18 167,0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6 820,1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3 280,3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3 280,3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5 275,8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5 275,8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5 411,0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4 740,7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4 740,7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Ликвидация несанкционированного складирования отходов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0510308140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5 095,2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4 440,7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4 440,7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0510308140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5 095,2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4 440,7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4 440,7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308,8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308,8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308,8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2 283,7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4 766,9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коммунального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4 766,9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4 766,9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4 766,9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4 766,9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645,5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Снос самовольных построек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2 396 019,9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2 012 583,4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2 007 805,3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Дошкольное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879 825,6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739 000,3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735 400,3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879 695,6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738 870,3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735 270,3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879 695,6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738 870,3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735 270,3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857 942,3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735 555,5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731 955,5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310 214,3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296 603,8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293 003,8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310 214,3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296 603,8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293 003,8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1010176700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542 814,5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438 951,7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438 951,7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1010176700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542 814,5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438 951,7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438 951,7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4 913,5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4 913,5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3 314,8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3 314,8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3 314,8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1010276900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3 314,8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3 314,8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3 314,8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1010276900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3 314,8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3 314,8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3 314,8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18 438,5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6 575,8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6 575,8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752,7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752,7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Общее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1 327 617,5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1 122 591,9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1 121 410,6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1 326 608,4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1 122 189,4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1 121 008,1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1 326 608,4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1 122 189,4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1 121 008,1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1 156 934,6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986 422,0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986 422,0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144 283,3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152 077,8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152 077,8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144 283,3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152 077,8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152 077,8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490,4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490,4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940 245,4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774 584,0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774 584,0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13 545,4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11 053,3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11 053,3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401,7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926 298,3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763 129,0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763 129,0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12 509,7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12 290,9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59 269,8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59 269,8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59 269,8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1 328,0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1 328,0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1 328,0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57 941,8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57 941,8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57 941,8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133 156,5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121 677,3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120 496,0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14 353,4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14 353,4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850,7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850,7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1030207080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2 561,2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6 789,9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6 789,9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1030207080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61,2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1030207080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6 728,7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6 728,7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1030277200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21 616,2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21 616,2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21 616,2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1030277200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1030277200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21 514,2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21 514,2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21 514,2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10302L3040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93 271,2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93 271,2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92 089,9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10302L3040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93 271,2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93 271,2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92 089,9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22 356,9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8 038,4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8 038,4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639,8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639,8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10306S2Г05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10306S2Г05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576,3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576,3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103E4U1330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576,3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576,3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103E4U1330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103E4U1330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549,3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103EВ00000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13 539,4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13 513,8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13 513,8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103EВ51790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13 539,4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13 513,8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13 513,8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103EВ51790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280,1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103EВ51790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13 259,3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13 233,7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13 233,7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Дополнительное образование детей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67 545,3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49 870,7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49 870,7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67 545,3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49 870,7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49 870,7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67 545,3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49 870,7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49 870,7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67 545,3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49 870,7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49 870,7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47 554,5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49 870,7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49 870,7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47 554,5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49 870,7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49 870,7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14 506,9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14 506,9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4 392,0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4 392,0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1 091,9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1 091,9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вопросы в области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120 981,5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101 120,5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101 123,7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55 025,4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35 167,6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35 167,6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44 958,3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27 549,7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27 549,7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28 258,9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27 549,7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27 549,7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28 258,9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27 549,7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27 549,7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28 258,9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27 549,7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27 549,7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16 699,4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16 699,4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16 699,4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10 067,1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7 617,9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7 617,9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10 067,1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7 617,9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7 617,9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1030307090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10 067,1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7 617,9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7 617,9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1030307090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10 067,1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7 617,9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7 617,9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65 956,1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65 952,9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65 956,1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65 956,1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65 952,9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65 956,1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64 482,2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64 479,0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64 482,2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59 604,3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59 604,3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59 604,3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4 850,7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4 850,7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4 850,7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1 473,9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1 473,9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1 473,9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1 473,9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1 473,9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1 473,9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СОЦИАЛЬНАЯ ПОЛИТИКА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62 048,8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60 872,8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60 872,8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Охрана семьи и детства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62 048,8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60 872,8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60 872,8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62 048,8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60 872,8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60 872,8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60 504,8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60 504,8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60 504,8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60 504,8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60 504,8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60 504,8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1010377900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60 504,8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60 504,8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60 504,8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1010377900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60 504,8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60 504,8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60 504,8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368,0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368,0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1030877160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364,4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1030877160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364,4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1030900000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1 176,0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1 176,0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251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1 163,5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1 503 100,9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1 336 769,7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1 335 435,4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76 899,6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77 005,4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77 005,7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76 713,8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76 823,5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76 823,5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76 713,8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76 823,5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76 823,5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76 713,8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76 823,5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76 823,5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70 790,3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70 904,4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70 904,4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67 417,7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67 419,3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67 419,3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3 371,0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3 485,1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3 485,1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3050004050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245,9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245,9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245,9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3050004050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245,9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245,9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245,9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3050004070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553,2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3050004070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553,2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4 124,2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4 124,2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4 124,2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3 221,6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3 221,6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3 221,6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902,6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971,6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971,6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971,6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376,9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594,7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Судебная система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3050051200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3050051200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НАЦИОНАЛЬНАЯ ОБОРОНА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Мобилизационная подготовка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Мероприятия по обеспечению мобилизационной готовности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НАЦИОНАЛЬНАЯ БЕЗОПАСНОСТЬ И ПРАВООХРАНИТЕЛЬНАЯ ДЕЯТЕЛЬНОСТЬ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НАЦИОНАЛЬНАЯ ЭКОНОМИКА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214 575,7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206 317,4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206 317,4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Сельское хозяйство и рыболовство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2 514,9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2 514,9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2 514,9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2 514,9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05103040А0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05103040А0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1 917,5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1 917,5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Дорожное хозяйство (дорожные фонды)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212 060,8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204 694,9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204 694,9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178 219,8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204 694,9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204 694,9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178 219,8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204 694,9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204 694,9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154 651,8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203 551,9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203 551,9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154 651,8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203 551,9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203 551,9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154 651,8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203 551,9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203 551,9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«Ремонт тротуаров»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22 425,0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041050Д000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22 425,0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041050Д000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22 425,0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транспортной безопасности»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0411000000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243,0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041100Д000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243,0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041100Д000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243,0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33 841,0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16 340,1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5 215,0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5 215,0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5 215,0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11 125,1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11 125,1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11 125,1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17 500,9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17 500,9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17 500,9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17 500,9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ЖИЛИЩНО-КОММУНАЛЬНОЕ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108 766,5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35 684,0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34 815,0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Жилищное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17 957,7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9 740,0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9 590,0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9 973,0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9 740,0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9 590,0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жилищного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4 973,0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4 740,0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4 590,0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4 973,0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4 740,0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4 590,0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2 550,0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2 550,0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1 163,0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1 230,0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1 163,0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1 230,0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0710108180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0710108180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Подпрограмма  «Снос аварийного жилищного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0740100000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7 984,7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7 984,7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7 984,7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7 984,7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Благоустройство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90 730,4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25 944,0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25 225,0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25 761,4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24 010,0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23 291,0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25 761,4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24 010,0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23 291,0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23 431,9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21 209,4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21 209,4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11 658,2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12 708,2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12 708,2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11 658,2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12 708,2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12 708,2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11 773,7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8 501,2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8 501,2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10 263,6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6 861,0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6 861,0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1 510,1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1 640,2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1 640,2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2 081,6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2 081,6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2 081,6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Ликвидация несанкционированного складирования отходов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0510308140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903,5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0510308140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903,5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1 178,1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1 178,1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1 178,1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1 178,1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1 178,1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1 178,1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719,0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719,0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719,0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62 785,4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62 255,6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62 255,6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62 255,6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57 401,9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4 853,7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1 884,0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1 734,0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коммунального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1 884,0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1 734,0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1 884,0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1 734,0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1 884,0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1 734,0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1 884,0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1 734,0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Снос самовольных построек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вопросы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0750100000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075010М000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075010М000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1 073 080,0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988 232,0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987 746,4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Дошкольное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389 854,2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366 798,9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366 798,9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389 854,2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366 498,1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366 498,1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389 854,2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366 498,1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366 498,1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384 245,2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364 833,0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364 833,0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150 534,6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146 402,4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146 402,4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150 534,6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146 402,4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146 402,4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1010176700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231 324,8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218 430,6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218 430,6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1010176700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231 324,8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218 430,6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218 430,6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2 385,8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2 385,8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1 665,1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1 665,1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1 665,1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1010276900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1 665,1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1 665,1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1 665,1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1010276900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1 665,1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1 665,1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1 665,1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3 642,7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932,1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932,1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1010800000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101080М000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101080М000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«Специальная оценка условий труда»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248,0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248,0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248,0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248,0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Общее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586 315,2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534 809,1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534 323,5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586 111,8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534 605,7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534 120,1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586 111,8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534 605,7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534 120,1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515 392,2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475 450,5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475 450,5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62 263,0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64 375,1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64 375,1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62 263,0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64 375,1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64 375,1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424 209,4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387 415,2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387 415,2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424 209,4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387 415,2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387 415,2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5 259,6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5 259,6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23 660,2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23 660,2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23 660,2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23 660,2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23 660,2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23 660,2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54 578,0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52 311,0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51 825,4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1030207080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2 742,1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3 063,4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3 063,4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1030207080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2 742,1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3 063,4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3 063,4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1030277200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10 911,8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10 911,8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10 911,8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1030277200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10 911,8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10 911,8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10 911,8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10302L3040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38 335,8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38 335,8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37 850,2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10302L3040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38 335,8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38 335,8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37 850,2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130,6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1030476900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130,6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1030476900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130,6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9 637,0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5 633,5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5 633,5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10306S2Г05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10306S2Г05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250,5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103E4U1330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250,5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103E4U1330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250,5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103EВ00000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6 131,0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6 463,1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6 463,1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103EВ51790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6 131,0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6 463,1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6 463,1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103EВ51790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6 131,0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6 463,1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6 463,1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Дополнительное образование детей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37 816,7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29 089,3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29 089,3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37 816,7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29 089,3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29 089,3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37 816,7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29 089,3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29 089,3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37 816,7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29 089,3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29 089,3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29 171,8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29 089,3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29 089,3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29 171,8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29 089,3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29 089,3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6 221,6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6 221,6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1 955,0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1 955,0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вопросы в области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59 049,9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57 534,7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57 534,7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19 407,8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18 749,6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18 749,6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16 615,1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16 293,3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16 293,3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16 615,1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16 293,3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16 293,3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16 615,1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16 293,3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16 293,3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16 615,1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16 293,3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16 293,3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2 792,7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2 456,3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2 456,3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2 792,7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2 456,3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2 456,3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1030307090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2 792,7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2 456,3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2 456,3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1030307090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2 792,7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2 456,3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2 456,3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39 642,1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38 785,1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38 785,1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39 642,1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38 785,1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38 785,1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38 997,5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38 140,5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38 140,5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35 100,6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35 100,6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35 100,6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3 895,5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3 038,5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3 038,5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644,6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644,6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644,6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644,6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644,6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644,6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СОЦИАЛЬНАЯ ПОЛИТИКА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29 630,6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29 510,9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29 510,9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Охрана семьи и детства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29 630,6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29 510,9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29 510,9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29 630,6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29 510,9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29 510,9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29 379,4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29 379,4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29 379,4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29 379,4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29 379,4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29 379,4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1010377900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29 379,4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29 379,4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29 379,4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1010377900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29 379,4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29 379,4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29 379,4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131,5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131,5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1030877160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1030877160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1030900000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252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1 430 826,2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857 322,1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848 686,6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73 867,7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73 827,6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73 828,0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73 712,7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73 676,0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73 676,0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73 712,7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73 676,0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73 676,0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73 712,7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73 676,0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73 676,0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70 174,9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70 138,2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70 138,2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67 333,2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67 333,2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67 333,2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2 705,0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2 805,0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2 805,0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3050004050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349,4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3050004050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349,4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3050004070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773,5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773,5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773,5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3050004070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773,5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773,5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773,5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1 833,0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1 808,0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1 808,0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1 808,0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558,8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388,8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Судебная система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3050051200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3050051200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НАЦИОНАЛЬНАЯ ОБОРОНА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Мобилизационная подготовка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Мероприятия по обеспечению мобилизационной готовности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НАЦИОНАЛЬНАЯ ЭКОНОМИКА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134 474,8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123 803,8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118 495,7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Сельское хозяйство и рыболовство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1 548,8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1 548,8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1 548,8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1 548,8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1 548,8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1 548,8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Дорожное хозяйство (дорожные фонды)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132 926,0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122 255,0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116 946,9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120 058,7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122 255,0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116 946,9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120 058,7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122 255,0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116 946,9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119 458,7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121 655,0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116 346,9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106 719,3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108 915,6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108 915,6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106 719,3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108 915,6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108 915,6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12 739,4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12 739,4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7 431,3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12 739,4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12 739,4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7 431,3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12 867,3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12 867,3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12 867,3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12 557,0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0610178980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12 557,0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ЖИЛИЩНО-КОММУНАЛЬНОЕ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93 072,4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55 300,1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55 010,4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Жилищное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8 107,2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7 556,5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7 513,6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8 089,2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7 556,5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7 513,6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жилищного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5 089,2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4 556,5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4 513,6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5 089,2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4 556,5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4 513,6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956,5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916,5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873,6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956,5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916,5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873,6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3 223,0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3 340,0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3 340,0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3 223,0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3 340,0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3 340,0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 «Снос аварийного жилищного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0740100000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Благоустройство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84 848,2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47 743,6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47 496,8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50 362,1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46 553,6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46 306,8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50 362,1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46 553,6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46 306,8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48 573,1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44 583,2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44 583,2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41 867,0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37 397,0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37 397,0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41 867,0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37 397,0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37 397,0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6 706,1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7 186,2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7 186,2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5 196,0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5 546,0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5 546,0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1 510,1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1 640,2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1 640,2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1 723,6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1 723,6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1 723,6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Ликвидация несанкционированного складирования отходов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0510308140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673,6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0510308140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673,6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1 050,0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33 046,1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33 046,1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33 046,1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программ формирования современной городской среды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062F255550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31 204,0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062F255550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31 204,0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1 842,1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1 293,1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549,0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коммунального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Снос самовольных построек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вопросы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0750100000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075010М000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075010М000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ОХРАНА ОКРУЖАЮЩЕЙ СРЕДЫ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2 764,1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вопросы в области охраны окружающей среды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2 764,1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2 764,1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2 764,1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2 764,1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природоохранных мероприятий за счет экологических платежей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051030Э000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2 764,1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051030Э000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2 764,1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1 112 279,3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584 621,6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584 347,6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Дошкольное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171 584,2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184 940,3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184 940,3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2 680,0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2 680,0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2 680,0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2 680,0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2 680,0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168 872,4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184 940,3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184 940,3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168 872,4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184 940,3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184 940,3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165 169,3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184 491,0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184 491,0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58 080,1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57 637,0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57 637,0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58 080,1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57 637,0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57 637,0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1010176700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105 717,2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126 854,0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126 854,0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1010176700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105 717,2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126 854,0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126 854,0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1 372,0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1 372,0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449,3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1010276900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449,3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1010276900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449,3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3 253,8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Общее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845 671,8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318 929,8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318 655,8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845 587,2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318 929,8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318 655,8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845 587,2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318 929,8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318 655,8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310 817,0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286 461,7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286 461,7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45 228,4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47 449,5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47 449,5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45 228,4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47 449,5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47 449,5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250 092,8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225 071,0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225 071,0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250 092,8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225 071,0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225 071,0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2 852,6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2 852,6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12 643,2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13 941,2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13 941,2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12 643,2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13 941,2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13 941,2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29 205,5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28 792,4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28 518,4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1030207080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1 115,3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1 542,6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1030207080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1 115,3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1 542,6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1030277200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5 228,0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5 616,4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5 616,4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1030277200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5 228,0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5 616,4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5 616,4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10302L3040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19 646,8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21 633,4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21 359,4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10302L3040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19 646,8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21 633,4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21 359,4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502 508,6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16 782,1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16 782,1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21 880,1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21 430,1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1030679890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1030679890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280 600,0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1030679890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29 400,0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10306L7500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135 841,7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10306L7500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121 794,3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10306L7500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14 047,4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10306S2Г05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10306S2Г05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10306W7500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16 141,8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10306W7500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16 141,8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103E4U1330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103E4U1330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103EВ00000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2 921,1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3 525,4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3 525,4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103EВ51790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2 921,1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3 525,4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3 525,4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103EВ51790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2 921,1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3 525,4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3 525,4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Дополнительное образование детей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56 154,7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43 157,2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43 157,2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56 154,7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43 157,2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43 157,2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56 154,7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43 157,2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43 157,2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55 630,2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43 157,2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43 157,2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42 244,3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43 157,2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43 157,2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42 244,3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43 157,2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43 157,2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9 850,4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9 850,4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2 794,0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2 794,0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вопросы в области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38 768,6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37 594,3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37 594,3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203,0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12 206,3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10 915,6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10 915,6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10 335,8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9 562,2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9 562,2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9 447,0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9 562,2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9 562,2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9 447,0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9 562,2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9 562,2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9 447,0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9 562,2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9 562,2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888,8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888,8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888,8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1 870,5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1 353,4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1 353,4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1 870,5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1 353,4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1 353,4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1030307090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1 870,5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1 353,4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1 353,4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1030307090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1 870,5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1 353,4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1 353,4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26 475,7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26 475,7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26 475,7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26 475,7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26 475,7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26 475,7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26 102,5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26 102,5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26 102,5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22 907,4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22 907,4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22 907,4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3 180,5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3 180,5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3 180,5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373,2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373,2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СОЦИАЛЬНАЯ ПОЛИТИКА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17 042,1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16 964,9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16 964,9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Охрана семьи и детства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17 042,1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16 964,9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16 964,9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17 042,1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16 964,9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16 964,9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16 894,8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16 894,8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16 894,8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16 894,8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16 894,8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16 894,8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1010377900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16 894,8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16 894,8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16 894,8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1010377900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16 894,8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16 894,8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16 894,8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1030877160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69,4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1030877160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69,4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0,7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0,7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1030900000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253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2 400 865,3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2 121 813,1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2 120 758,0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82 552,0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82 570,0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82 570,8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82 064,5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82 090,9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82 090,9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82 064,5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82 090,9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82 090,9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82 064,5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82 090,9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82 090,9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74 368,4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74 390,4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74 390,4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70 827,0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70 827,0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70 827,0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3 531,4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3 553,4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3 553,4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3050004050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95,7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3050004050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95,7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3050004070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328,5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3050004070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328,5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5 498,9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5 498,9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5 498,9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4 873,8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4 873,8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4 873,8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625,1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1 721,3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1 721,3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1 721,3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1 226,6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1 226,6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1 226,6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494,7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Судебная система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3050051200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3050051200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НАЦИОНАЛЬНАЯ ОБОРОНА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Мобилизационная подготовка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Мероприятия по обеспечению мобилизационной готовности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НАЦИОНАЛЬНАЯ БЕЗОПАСНОСТЬ И ПРАВООХРАНИТЕЛЬНАЯ ДЕЯТЕЛЬНОСТЬ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НАЦИОНАЛЬНАЯ ЭКОНОМИКА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305 366,1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277 114,5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277 114,5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Сельское хозяйство и рыболовство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3 466,3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3 761,3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3 761,3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3 466,3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3 761,3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3 761,3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3 466,3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3 761,3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3 761,3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3 466,3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3 761,3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3 761,3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3 466,3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3 761,3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3 761,3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3 466,3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3 761,3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3 761,3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Дорожное хозяйство (дорожные фонды)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301 899,8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273 353,2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273 353,2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290 569,6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273 353,2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273 353,2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290 569,6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273 353,2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273 353,2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272 611,4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270 985,0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270 985,0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270 686,4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269 060,0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269 060,0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270 686,4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269 060,0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269 060,0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1 925,0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1 925,0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1 925,0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1 305,5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1 638,2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1 638,2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1 305,5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1 638,2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1 638,2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1 305,5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1 638,2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1 638,2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«Ремонт тротуаров»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15 877,7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041050Д000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15 877,7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041050Д000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15 877,7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транспортной безопасности»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0411000000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041100Д000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041100Д000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0411700000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041170М000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041170М000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11 330,2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11 330,2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11 330,2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11 330,2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11 330,2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ЖИЛИЩНО-КОММУНАЛЬНОЕ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134 866,4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43 577,1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43 952,5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Жилищное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16 589,2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9 041,7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9 041,7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11 699,7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9 041,7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9 041,7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жилищного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6 869,7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6 041,7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6 041,7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6 869,7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6 041,7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6 041,7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4 342,1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4 342,1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4 342,1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4 342,1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4 342,1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4 342,1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1 727,6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899,6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1 727,6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899,6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0710108180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0710108180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 «Снос аварийного жилищного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4 830,0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0740100000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4 830,0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4 830,0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4 830,0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4 889,5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4 534,6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4 534,6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4 534,6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коммунального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 xml:space="preserve">Выявление и оформление бесхозяйных объектов </w:t>
            </w:r>
            <w:r>
              <w:br/>
              <w:t xml:space="preserve">электро-, газо-, водоснабжения и водоотведения коммунальной </w:t>
            </w:r>
            <w:r>
              <w:br/>
              <w:t>(инженерной) инфраструктуры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0720800000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072080М000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072080М000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Благоустройство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106 535,6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34 535,4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34 910,8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34 736,4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33 335,4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33 710,8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34 656,4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33 335,4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33 710,8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32 311,5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30 490,5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30 490,5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21 221,1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20 213,3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20 213,3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21 221,1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20 213,3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20 213,3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11 090,4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10 277,2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10 277,2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9 580,3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8 637,0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8 637,0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1 510,1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1 640,2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1 640,2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1 844,9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1 844,9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1 844,9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Ликвидация несанкционированного складирования отходов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0510308140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1 544,9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0510308140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1 544,9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1 375,4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1 375,4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1 375,4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«Содержание, ремонт и развитие инженерных сетей»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«Наружное освещение улиц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68 049,2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67 986,4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67 986,4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программ формирования современной городской среды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062F255550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66 796,0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062F255550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66 796,0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1 190,4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1 190,4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коммунального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Снос самовольных построек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вопросы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11 141,6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11 141,6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11 141,6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0750100000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11 141,6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075010М000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11 141,6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075010М000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075010М000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10 541,6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1 824 230,3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1 666 130,8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1 664 709,5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Дошкольное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505 320,4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433 093,1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432 933,4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505 320,4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433 093,1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432 933,4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505 320,4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433 093,1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432 933,4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491 723,2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431 045,6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430 885,9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184 216,8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179 666,1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179 506,4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184 216,8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179 666,1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179 506,4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1010176700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303 279,9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251 379,5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251 379,5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1010176700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303 279,9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251 379,5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251 379,5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4 226,5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4 226,5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2 047,5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2 047,5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2 047,5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1010276900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2 047,5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2 047,5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2 047,5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1010276900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2 047,5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2 047,5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2 047,5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11 549,7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6 161,0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6 161,0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Общее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1 206 818,8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1 136 107,9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1 134 848,9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1 206 167,8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1 135 476,9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1 134 217,9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1 206 167,8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1 135 476,9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1 134 217,9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1 050 688,4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1 024 115,4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1 023 835,0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192 314,7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196 935,5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196 655,1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192 314,7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196 935,5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196 655,1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807 397,1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785 675,0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785 675,0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807 397,1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785 675,0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785 675,0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9 471,7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9 471,7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41 504,9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41 504,9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41 504,9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41 504,9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41 504,9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41 504,9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118 405,1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99 646,4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98 667,8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1030207080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2 859,4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3 181,1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3 181,1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1030207080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2 859,4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3 181,1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3 181,1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1030277200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19 200,3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19 200,3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19 200,3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1030277200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19 200,3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19 200,3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19 200,3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10302L3040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77 265,0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77 265,0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76 286,4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10302L3040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77 265,0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77 265,0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76 286,4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713,0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713,0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713,0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1030476900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713,0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713,0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713,0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1030476900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713,0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713,0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713,0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25 481,9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19 505,6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19 505,6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10306S2Г05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10306S2Г05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1030700000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103070М000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103070М000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486,0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103E4U1330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486,0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103E4U1330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486,0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103EВ00000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10 218,4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10 576,1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10 576,1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103EВ51790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10 218,4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10 576,1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10 576,1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103EВ51790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10 218,4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10 576,1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10 576,1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199,0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«Специальная оценка условий труда»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Дополнительное образование детей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56 350,3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43 745,4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43 742,8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56 350,3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43 745,4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43 742,8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56 350,3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43 745,4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43 742,8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56 100,3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43 745,4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43 742,8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42 347,5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43 745,4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43 742,8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42 347,5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43 745,4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43 742,8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9 512,8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9 512,8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716,0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716,0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1020379994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1020379994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вопросы в области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55 612,8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53 184,4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53 184,4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16 945,2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14 516,8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14 516,8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13 353,4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11 894,0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11 894,0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13 326,6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11 894,0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11 894,0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13 326,6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11 894,0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11 894,0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13 326,6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11 894,0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11 894,0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3 591,8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2 622,8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2 622,8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3 591,8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2 622,8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2 622,8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1030307090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3 591,8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2 622,8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2 622,8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1030307090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3 591,8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2 622,8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2 622,8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38 667,6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38 667,6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38 667,6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38 667,6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38 667,6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38 667,6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37 510,3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37 510,3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37 510,3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32 875,5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32 875,5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32 875,5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4 623,2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4 633,5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4 633,5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1 157,3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1 157,3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1 157,3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1 097,3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1 097,3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1 097,3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СОЦИАЛЬНАЯ ПОЛИТИКА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53 220,9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52 395,7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52 395,7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Охрана семьи и детства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53 220,9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52 395,7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52 395,7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53 220,9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52 395,7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52 395,7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52 045,1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52 045,1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52 045,1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52 045,1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52 045,1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52 045,1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1010377900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52 045,1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52 045,1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52 045,1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1010377900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52 045,1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52 045,1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52 045,1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1 175,8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350,6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350,6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1030877160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347,1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1030877160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347,1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1030900000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825,2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825,2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254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815,4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АДМИНИСТРАЦИЯ ВОЛЖСКОГО РАЙОНА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2 031 470,8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1 855 931,6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1 858 945,8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75 127,1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75 136,0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75 136,4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74 881,0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74 924,0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74 924,0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74 881,0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74 924,0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74 924,0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74 881,0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74 924,0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74 924,0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68 973,7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69 016,7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69 016,7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66 192,5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66 192,5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66 192,5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2 746,2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2 824,2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2 824,2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4 582,5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4 582,5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4 582,5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4 151,7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4 151,7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4 151,7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430,8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1 282,6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1 282,6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1 282,6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697,6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697,6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697,6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3050077И00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3050077И00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Судебная система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3050051200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3050051200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НАЦИОНАЛЬНАЯ ОБОРОНА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Мобилизационная подготовка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Мероприятия по обеспечению мобилизационной готовности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НАЦИОНАЛЬНАЯ БЕЗОПАСНОСТЬ И ПРАВООХРАНИТЕЛЬНАЯ ДЕЯТЕЛЬНОСТЬ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НАЦИОНАЛЬНАЯ ЭКОНОМИКА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228 300,5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268 913,0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268 913,0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Сельское хозяйство и рыболовство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1 843,8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1 843,8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1 843,8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1 843,8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1 843,8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1 843,8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1 843,8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1 843,8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1 843,8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1 843,8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1 843,8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1 843,8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1 843,8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1 843,8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1 843,8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1 843,8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1 843,8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1 843,8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Дорожное хозяйство (дорожные фонды)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226 456,7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267 069,2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267 069,2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219 684,7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267 069,2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267 069,2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219 684,7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267 069,2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267 069,2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199 115,1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264 405,6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264 405,6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194 279,7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257 570,2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257 570,2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194 279,7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257 570,2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257 570,2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4 835,4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6 835,4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6 835,4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4 835,4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6 835,4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6 835,4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«Обеспечение безопасности дорожного движения»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1 934,6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1 934,6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1 934,6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0410305Д10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934,6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1 934,6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1 934,6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934,6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1 934,6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1 934,6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«Ремонт тротуаров»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17 906,0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041050Д000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17 906,0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041050Д000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17 906,0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транспортной безопасности»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0411000000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729,0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729,0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729,0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041100Д000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729,0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729,0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729,0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041100Д000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729,0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729,0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729,0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6 772,0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6 772,0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6 772,0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6 772,0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6 772,0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ЖИЛИЩНО-КОММУНАЛЬНОЕ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69 356,4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55 400,8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59 182,6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Жилищное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24 538,4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13 287,7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10 891,3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24 538,4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13 287,7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10 891,3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жилищного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12 205,3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10 287,7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7 891,3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12 205,3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10 287,7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7 891,3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2 800,3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2 730,4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2 800,3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2 730,4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7 515,0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7 557,7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5 160,9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7 515,0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7 557,7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5 160,9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1 890,0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 «Снос аварийного жилищного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0740000000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0740100000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074010М000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9 333,1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0750100000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9 333,1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075010М000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9 333,1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075010М000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9 333,1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Благоустройство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44 618,0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41 913,1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48 091,3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41 723,5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40 413,1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46 591,3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41 723,5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40 413,1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46 591,3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36 764,8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34 919,4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34 919,4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23 477,2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20 307,2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20 307,2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23 477,2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20 307,2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20 307,2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13 287,6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14 612,2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14 612,2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11 777,5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12 972,0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12 972,0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1 510,1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1 640,2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1 640,2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4 458,7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4 493,7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4 493,7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Ликвидация несанкционированного складирования отходов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0510308140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2 493,7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2 493,7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2 493,7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0510308140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2 493,7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2 493,7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2 493,7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1 965,0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7 178,2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7 178,2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7 178,2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2 394,5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Подпрограмма «Развитие коммунального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2 394,5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2 394,5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2 394,5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2 394,5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Снос самовольных построек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1 618 945,5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1 417 502,2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1 416 754,2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Дошкольное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491 524,4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439 192,2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439 192,2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491 524,4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439 192,2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439 192,2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491 524,4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439 192,2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439 192,2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472 702,4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437 261,8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437 261,8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186 145,8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175 119,8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175 119,8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186 145,8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175 119,8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175 119,8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1010176700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283 407,2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262 142,0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262 142,0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1010176700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283 407,2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262 142,0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262 142,0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3 149,4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3 149,4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1 930,4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1 930,4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1 930,4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1010276900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1 930,4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1 930,4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1 930,4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1010276900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1 930,4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1 930,4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1 930,4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16 831,6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9 104,7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9 104,7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1010800000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101080М000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101080М000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Общее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1 002 819,1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874 085,6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873 337,6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455,3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455,3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455,3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455,3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455,3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455,3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9 049,6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9 049,6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9 049,6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9 049,6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9 049,6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992 714,2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873 030,3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872 282,3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992 714,2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873 030,3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872 282,3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831 421,5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784 526,0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784 526,0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124 598,9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125 191,2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125 191,2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124 598,9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125 191,2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125 191,2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663 436,2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623 804,7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623 804,7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663 436,2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623 804,7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623 804,7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7 856,3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7 856,3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35 530,1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35 530,1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35 530,1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35 530,1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35 530,1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35 530,1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89 203,5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79 224,4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78 476,4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9 700,0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9 700,0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528,5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1030207080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3 177,0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3 705,5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3 705,5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1030207080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3 177,0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3 705,5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3 705,5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1030277200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16 462,2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16 462,2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16 462,2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1030277200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16 462,2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16 462,2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16 462,2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10302L3040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59 056,7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59 056,7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58 308,7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10302L3040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59 056,7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59 056,7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58 308,7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1030476900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1030476900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115,7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26 789,1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15 836,4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15 836,4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10306S2Г05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10306S2Г05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1030700000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103070М000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103070М000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35 301,3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103E1П1000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35 301,3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103E1П1000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35 301,3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350,8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103E4U1330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350,8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103E4U1330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350,8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350,8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103EВ00000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8 941,1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8 813,4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8 813,4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103EВ51790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8 941,1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8 813,4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8 813,4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103EВ51790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8 941,1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8 813,4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8 813,4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112010М000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Дополнительное образование детей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57 322,6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40 046,3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40 046,3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57 322,6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40 046,3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40 046,3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57 322,6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40 046,3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40 046,3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56 702,4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40 046,3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40 046,3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40 837,7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40 046,3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40 046,3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40 837,7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40 046,3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40 046,3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12 584,5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1020172500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12 584,5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2 333,0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2 333,0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947,2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10201S2500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947,2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Другие вопросы в области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67 191,4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64 178,1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64 178,1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29 675,7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27 439,8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27 439,8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25 343,4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23 235,6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23 235,6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24 235,6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23 235,6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23 235,6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24 235,6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23 235,6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23 235,6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24 235,6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23 235,6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23 235,6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1 107,8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1 107,8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102030М000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1 107,8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4 332,3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4 204,2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4 204,2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4 332,3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4 204,2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4 204,2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1030307090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4 332,3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4 204,2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4 204,2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1030307090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4 332,3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4 204,2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4 204,2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37 515,7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36 738,3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36 738,3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36 980,2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36 738,3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36 738,3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36 049,1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35 807,2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35 807,2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32 178,9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32 178,9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32 178,9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3 869,0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3 627,1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3 627,1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931,1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931,1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931,1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931,1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931,1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931,1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СОЦИАЛЬНАЯ ПОЛИТИКА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39 417,3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38 939,6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38 939,6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Охрана семьи и детства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39 417,3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38 939,6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38 939,6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39 417,3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38 939,6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38 939,6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38 781,8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38 781,8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38 781,8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38 781,8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38 781,8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38 781,8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1010377900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38 781,8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38 781,8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38 781,8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1010377900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38 781,8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38 781,8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38 781,8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635,5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157,8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157,8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1030877160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156,2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1030877160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156,2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1030900000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255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1 506 742,4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1 451 499,7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1 432 116,0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222 095,8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212 708,0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212 708,3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165 791,5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165 880,2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165 880,2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165 791,5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165 880,2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165 880,2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165 791,5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165 880,2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165 880,2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162 283,7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162 171,6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162 029,1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154 318,3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154 747,9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154 605,4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7 235,7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7 323,7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7 323,7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629,7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3050004050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414,7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477,3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3050004050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334,7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3050004050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142,6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3050004070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1 160,1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1 289,6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1 406,1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3050004070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1 075,2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1 209,1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1 304,5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3050004070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101,6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1 374,8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1 374,8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1 374,8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1 364,8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1 374,8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1 374,8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429,2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409,6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3050077800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3050077И00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139,5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3050077И00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139,5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Судебная система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3050051200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3050051200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56 299,9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46 826,4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46 826,4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49 826,4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46 826,4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46 826,4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Подпрограмма «Транспортное обслуживание населения»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49 826,4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46 826,4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46 826,4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49 826,4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46 826,4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46 826,4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49 826,4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46 826,4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46 826,4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31 784,3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31 784,3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31 784,3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17 849,6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14 849,6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14 849,6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0420105030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192,5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6 473,5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6 473,5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1 216,3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1 216,3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5 257,2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5 257,2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НАЦИОНАЛЬНАЯ ОБОРОНА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Мобилизационная подготовка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Мероприятия по обеспечению мобилизационной готовности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НАЦИОНАЛЬНАЯ ЭКОНОМИКА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84 021,1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53 622,5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Сельское хозяйство и рыболовство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0510377130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1 622,5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1 622,5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Дорожное хозяйство (дорожные фонды)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80 398,6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68 574,2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68 574,2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52 426,7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52 426,7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041020Д000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52 426,7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041030Д000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«Ремонт тротуаров»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0410500000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15 730,5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Осуществление мероприятий за счет средств дорожного фонда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041050Д000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15 730,5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041050Д000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15 730,5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0411700000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041170М000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041170М000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11 824,4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11 824,4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11 824,4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11 824,4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11 824,4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вопросы в области национальной экономики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1520000000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1520300000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1520307110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1520307110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ЖИЛИЩНО-КОММУНАЛЬНОЕ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217 238,3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151 356,9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148 838,4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Жилищное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9 313,4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6 650,1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4 131,6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8 728,8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6 650,1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4 131,6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жилищного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8 728,8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6 650,1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4 131,6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8 728,8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6 650,1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4 131,6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7 458,7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5 015,1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2 511,6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7 458,7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5 015,1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2 511,6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415,0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875,0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415,0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875,0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0710108180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0710108180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118 663,7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97 790,2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97 790,2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113 909,2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97 790,2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97 790,2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коммунального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113 909,2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97 790,2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97 790,2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0720700000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112 185,2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97 790,2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97 790,2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0720705030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97 011,6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97 790,2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97 790,2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0720705030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15 157,1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15 162,0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15 162,0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0720705030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81 609,6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82 388,2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82 388,2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0720705030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0720705030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0720706000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15 173,6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0720706000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15 173,6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«Развитие инициативного бюджетирования»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0720900000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1 724,0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Реализация инициативных проектов за счет субсидий из областного бюджета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0720972101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1 465,4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0720972101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1 465,4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07209S2111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07209S2111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172,4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инициативных проектов за счет средств местного бюджета в части инициативных платежей граждан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07209S2121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07209S2121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4 754,5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4 754,5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4 754,5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4 711,9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бюджетные ассигнования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31300И0000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800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42,6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Благоустройство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67 763,1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25 566,7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25 566,7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36 294,6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23 126,7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23 126,7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36 294,6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23 126,7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23 126,7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32 643,0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32 643,0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32 643,0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20 000,0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3 378,7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3 126,7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3 126,7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Ликвидация несанкционированного складирования отходов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0510308140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3 126,7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3 126,7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3 126,7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0510308140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3 126,7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3 126,7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3 126,7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051030М000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252,0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051040М000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25 367,6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061F2П5550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367,6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программ формирования современной городской среды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062F255550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062F255550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062F2П5550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3 650,0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коммунального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3 650,0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3 650,0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3 650,0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3 650,0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1 294,9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1 294,9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1 294,9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1 294,9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141010М000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1 294,9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1 156,0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Резервные фонды местных администраций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3110000100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3130008320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3130008320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740,0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Снос самовольных построек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3130008340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вопросы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21 498,1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21 349,9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21 349,9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21 498,1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21 349,9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21 349,9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Подпрограмма «Развитие коммунального хозяйства»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21 498,1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21 349,9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21 349,9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0720700000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21 498,1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21 349,9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21 349,9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0720705030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21 498,1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21 349,9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21 349,9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0720705030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20 666,5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20 666,5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20 666,5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0720705030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831,6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683,4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683,4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969 835,9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1 020 739,5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1 003 874,0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Дошкольное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265 412,4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229 394,9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229 394,9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265 412,4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229 394,9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229 394,9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265 412,4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229 394,9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229 394,9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250 087,0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227 587,5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227 587,5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83 239,0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81 197,4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81 197,4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83 239,0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81 197,4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81 197,4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1010176700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165 794,2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146 390,1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146 390,1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1010176700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165 794,2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146 390,1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146 390,1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1 053,8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1 053,8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1 807,4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1 807,4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1 807,4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1010276900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1 807,4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1 807,4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1 807,4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1010276900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1 807,4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1 807,4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1 807,4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13 518,0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8 049,2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8 049,2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4 500,0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630,0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Общее образование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666 853,3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754 017,1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737 151,6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081010М000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666 553,3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754 017,1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737 151,6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666 553,3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754 017,1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737 151,6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458 342,1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660 585,5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660 585,5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47 738,3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47 414,4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47 414,4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1030105010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47 738,3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47 414,4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47 414,4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383 860,0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589 271,9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589 271,9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1030177000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383 860,0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589 271,9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589 271,9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2 844,6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1030179Г40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2 844,6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23 899,2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23 899,2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23 899,2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10301R3030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23 899,2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23 899,2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23 899,2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34 738,1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26 566,2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26 305,6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7 600,0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527,7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571,9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1030205060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571,9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1030207080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1 565,7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2 093,4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2 093,4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1030207080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1 565,7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2 093,4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2 093,4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1030277200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3 898,8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3 898,8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3 898,8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1030277200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3 898,8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3 898,8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3 898,8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10302L3040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20 574,0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20 574,0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20 313,4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10302L3040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20 574,0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20 574,0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20 313,4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1030476900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1030476900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132 113,1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Бюджетные инвестиции в объекты капитального строительства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27 611,7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1030606000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27 611,7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13 075,0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13 075,0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1030678950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1030678950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400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86 000,0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1030679994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10306S2Г00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150,6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10306S2Г05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10306S2Г05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225,8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103E100000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30 902,1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52 342,2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40 292,2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Оснащение (обновление материально-технической базы) оборудованием, средствами обучения и воспитания образовательных организаций, в том числе осуществляющих образовательную деятельность по адаптивным основным общеобразовательным программам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103E151720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11 752,4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23 592,9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103E151720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11 752,4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23 592,9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103E1U1131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103E1U1131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560,0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560,0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103E1U1137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3 367,8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3 102,9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3 102,9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103E1U1137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3 367,8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3 102,9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3 102,9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103E1U1291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2 320,1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4 400,3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5 600,0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103E1U1291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2 320,1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4 400,3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5 600,0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103E1U1297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12 901,8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20 686,1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31 029,3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103E1U1297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12 901,8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20 686,1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31 029,3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103E200000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103E250980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103E250980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1 817,9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103E400000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3 288,2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551,2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Обновление материально-технической базы образовательных организаций для внедрения цифровой  образовательной среды и развития цифровых навыков обучающихся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103E452130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2 737,0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103E452130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2 737,0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103E4U1330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551,2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103E4U1330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351,0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551,2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551,2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103EВ00000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10 090,7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9 400,9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9 400,9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103EВ51790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10 090,7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9 400,9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9 400,9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103EВ51790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10 090,7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9 400,9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9 400,9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Выполнение функций органами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территориальных органов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функций центрального аппарата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3050002020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164,0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Другие вопросы в области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37 406,2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37 327,5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37 327,5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3 471,3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3 471,3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3 471,3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3 471,3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3 471,3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3 471,3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3 471,3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3 471,3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3 471,3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1030307090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3 471,3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3 471,3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3 471,3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1030307090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600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3 471,3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3 471,3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3 471,3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Непрограммные мероприятия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33 934,9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33 856,2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33 856,2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33 934,9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33 856,2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33 856,2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33 605,1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33 526,4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33 526,4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30 240,3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30 240,3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30 240,3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3120005020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3 364,8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3 286,1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3 286,1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329,8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07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3120077300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329,8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329,8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СОЦИАЛЬНАЯ ПОЛИТИКА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13 492,1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13 072,8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13 072,8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Охрана семьи и детства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13 492,1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13 072,8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13 072,8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1000000000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13 492,1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13 072,8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13 072,8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12 976,4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12 976,4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12 976,4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1010300000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12 976,4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12 976,4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12 976,4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1010377900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12 976,4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12 976,4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12 976,4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1010377900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12 976,4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12 976,4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12 976,4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Подпрограмма «Развитие системы общего образования»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1030000000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515,7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96,4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1030877160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95,4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1030877160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95,4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95,4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1030877300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1,0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1030900000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419,3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Реализация мероприятий программы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419,3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shd w:val="clear" w:color="auto" w:fill="auto"/>
            <w:vAlign w:val="center"/>
            <w:hideMark/>
          </w:tcPr>
          <w:p w:rsidR="00232A3B" w:rsidRDefault="00232A3B" w:rsidP="00E2040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200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6,0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32A3B" w:rsidRDefault="00232A3B" w:rsidP="00E20402">
            <w:r>
              <w:t>Социальное обеспечение и иные выплаты населению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256</w:t>
            </w:r>
          </w:p>
        </w:tc>
        <w:tc>
          <w:tcPr>
            <w:tcW w:w="60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</w:t>
            </w: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04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103090М000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300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413,3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 </w:t>
            </w:r>
          </w:p>
        </w:tc>
      </w:tr>
      <w:tr w:rsidR="00232A3B" w:rsidTr="00232A3B">
        <w:trPr>
          <w:cantSplit/>
        </w:trPr>
        <w:tc>
          <w:tcPr>
            <w:tcW w:w="5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>
            <w:r>
              <w:t>ВСЕГО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center"/>
            </w:pPr>
            <w:r>
              <w:t> 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>
            <w:r>
              <w:t> 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>
            <w:r>
              <w:t> 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>
            <w:r>
              <w:t> 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>
            <w:r>
              <w:t> 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3B" w:rsidRDefault="00232A3B" w:rsidP="00931B0D">
            <w:pPr>
              <w:jc w:val="right"/>
            </w:pPr>
            <w:r>
              <w:t>32 683 180,</w:t>
            </w:r>
            <w:r w:rsidR="00931B0D">
              <w:t>2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26 014 734,8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>
            <w:pPr>
              <w:jc w:val="right"/>
            </w:pPr>
            <w:r>
              <w:t>24 171 527,4</w:t>
            </w:r>
          </w:p>
        </w:tc>
      </w:tr>
      <w:tr w:rsidR="00232A3B" w:rsidTr="00232A3B">
        <w:trPr>
          <w:cantSplit/>
        </w:trPr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3B" w:rsidRDefault="00232A3B" w:rsidP="00E20402"/>
        </w:tc>
      </w:tr>
    </w:tbl>
    <w:p w:rsidR="00E2598B" w:rsidRPr="00232A3B" w:rsidRDefault="00E2598B" w:rsidP="00C86484"/>
    <w:sectPr w:rsidR="00E2598B" w:rsidRPr="00232A3B" w:rsidSect="00F0551E">
      <w:headerReference w:type="even" r:id="rId7"/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216" w:rsidRDefault="00BC0216" w:rsidP="00232A3B">
      <w:r>
        <w:separator/>
      </w:r>
    </w:p>
  </w:endnote>
  <w:endnote w:type="continuationSeparator" w:id="1">
    <w:p w:rsidR="00BC0216" w:rsidRDefault="00BC0216" w:rsidP="00232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216" w:rsidRDefault="00BC0216" w:rsidP="00232A3B">
      <w:r>
        <w:separator/>
      </w:r>
    </w:p>
  </w:footnote>
  <w:footnote w:type="continuationSeparator" w:id="1">
    <w:p w:rsidR="00BC0216" w:rsidRDefault="00BC0216" w:rsidP="00232A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402" w:rsidRDefault="00E20402" w:rsidP="00E20402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20402" w:rsidRDefault="00E2040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402" w:rsidRDefault="00E20402" w:rsidP="00E20402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06263">
      <w:rPr>
        <w:rStyle w:val="a9"/>
        <w:noProof/>
      </w:rPr>
      <w:t>305</w:t>
    </w:r>
    <w:r>
      <w:rPr>
        <w:rStyle w:val="a9"/>
      </w:rPr>
      <w:fldChar w:fldCharType="end"/>
    </w:r>
  </w:p>
  <w:p w:rsidR="00E20402" w:rsidRDefault="00E2040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232A3B"/>
    <w:rsid w:val="00232A3B"/>
    <w:rsid w:val="002C3F39"/>
    <w:rsid w:val="00384F7D"/>
    <w:rsid w:val="00406263"/>
    <w:rsid w:val="00560895"/>
    <w:rsid w:val="006808C6"/>
    <w:rsid w:val="007947CE"/>
    <w:rsid w:val="00795274"/>
    <w:rsid w:val="00931B0D"/>
    <w:rsid w:val="00A24CAF"/>
    <w:rsid w:val="00B912FD"/>
    <w:rsid w:val="00BC0216"/>
    <w:rsid w:val="00C86484"/>
    <w:rsid w:val="00E20402"/>
    <w:rsid w:val="00E2598B"/>
    <w:rsid w:val="00F0551E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2A3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32A3B"/>
    <w:rPr>
      <w:color w:val="800080"/>
      <w:u w:val="single"/>
    </w:rPr>
  </w:style>
  <w:style w:type="paragraph" w:customStyle="1" w:styleId="xl63">
    <w:name w:val="xl63"/>
    <w:basedOn w:val="a"/>
    <w:rsid w:val="00232A3B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rsid w:val="00232A3B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232A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232A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232A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232A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232A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232A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232A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232A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232A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232A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232A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232A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232A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232A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232A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232A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232A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232A3B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232A3B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232A3B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232A3B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232A3B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232A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8">
    <w:name w:val="xl88"/>
    <w:basedOn w:val="a"/>
    <w:rsid w:val="00232A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9">
    <w:name w:val="xl89"/>
    <w:basedOn w:val="a"/>
    <w:rsid w:val="00232A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90">
    <w:name w:val="xl90"/>
    <w:basedOn w:val="a"/>
    <w:rsid w:val="00232A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1">
    <w:name w:val="xl91"/>
    <w:basedOn w:val="a"/>
    <w:rsid w:val="00232A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2">
    <w:name w:val="xl92"/>
    <w:basedOn w:val="a"/>
    <w:rsid w:val="00232A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3">
    <w:name w:val="xl93"/>
    <w:basedOn w:val="a"/>
    <w:rsid w:val="00232A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4">
    <w:name w:val="xl94"/>
    <w:basedOn w:val="a"/>
    <w:rsid w:val="00232A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95">
    <w:name w:val="xl95"/>
    <w:basedOn w:val="a"/>
    <w:rsid w:val="00232A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6">
    <w:name w:val="xl96"/>
    <w:basedOn w:val="a"/>
    <w:rsid w:val="00232A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7">
    <w:name w:val="xl97"/>
    <w:basedOn w:val="a"/>
    <w:rsid w:val="00232A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8">
    <w:name w:val="xl98"/>
    <w:basedOn w:val="a"/>
    <w:rsid w:val="00232A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9">
    <w:name w:val="xl99"/>
    <w:basedOn w:val="a"/>
    <w:rsid w:val="00232A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100">
    <w:name w:val="xl100"/>
    <w:basedOn w:val="a"/>
    <w:rsid w:val="00232A3B"/>
    <w:pP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101">
    <w:name w:val="xl101"/>
    <w:basedOn w:val="a"/>
    <w:rsid w:val="00232A3B"/>
    <w:pP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32A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32A3B"/>
  </w:style>
  <w:style w:type="paragraph" w:styleId="a7">
    <w:name w:val="footer"/>
    <w:basedOn w:val="a"/>
    <w:link w:val="a8"/>
    <w:uiPriority w:val="99"/>
    <w:semiHidden/>
    <w:unhideWhenUsed/>
    <w:rsid w:val="00232A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32A3B"/>
  </w:style>
  <w:style w:type="character" w:styleId="a9">
    <w:name w:val="page number"/>
    <w:basedOn w:val="a0"/>
    <w:uiPriority w:val="99"/>
    <w:semiHidden/>
    <w:unhideWhenUsed/>
    <w:rsid w:val="00232A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kEN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305</Pages>
  <Words>74571</Words>
  <Characters>425061</Characters>
  <Application>Microsoft Office Word</Application>
  <DocSecurity>0</DocSecurity>
  <Lines>3542</Lines>
  <Paragraphs>997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2</cp:revision>
  <dcterms:created xsi:type="dcterms:W3CDTF">2023-06-30T11:32:00Z</dcterms:created>
  <dcterms:modified xsi:type="dcterms:W3CDTF">2023-06-30T11:32:00Z</dcterms:modified>
</cp:coreProperties>
</file>